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7F7" w:rsidRDefault="009647F7" w:rsidP="009647F7">
      <w:pPr>
        <w:jc w:val="center"/>
        <w:rPr>
          <w:b/>
          <w:sz w:val="24"/>
        </w:rPr>
      </w:pPr>
      <w:r>
        <w:rPr>
          <w:b/>
          <w:sz w:val="24"/>
        </w:rPr>
        <w:t>ПЕРЕЧЕНЬ РАБОЧИХ МЕСТ</w:t>
      </w:r>
      <w:r w:rsidR="002F6CED" w:rsidRPr="002F6CED">
        <w:rPr>
          <w:b/>
          <w:sz w:val="24"/>
        </w:rPr>
        <w:t>,</w:t>
      </w:r>
      <w:r>
        <w:rPr>
          <w:b/>
          <w:sz w:val="24"/>
        </w:rPr>
        <w:t xml:space="preserve"> </w:t>
      </w:r>
    </w:p>
    <w:p w:rsidR="00712D1A" w:rsidRDefault="009647F7" w:rsidP="00712D1A">
      <w:pPr>
        <w:jc w:val="center"/>
        <w:rPr>
          <w:b/>
          <w:sz w:val="24"/>
        </w:rPr>
      </w:pPr>
      <w:r>
        <w:rPr>
          <w:b/>
          <w:sz w:val="24"/>
        </w:rPr>
        <w:t xml:space="preserve">подлежащих </w:t>
      </w:r>
      <w:r w:rsidR="00CC0BA6">
        <w:rPr>
          <w:b/>
          <w:sz w:val="24"/>
        </w:rPr>
        <w:t xml:space="preserve">специальной оценке условий труда </w:t>
      </w:r>
      <w:r>
        <w:rPr>
          <w:b/>
          <w:sz w:val="24"/>
        </w:rPr>
        <w:t xml:space="preserve">по договору </w:t>
      </w:r>
      <w:r w:rsidR="00712D1A">
        <w:rPr>
          <w:b/>
          <w:sz w:val="24"/>
        </w:rPr>
        <w:t>№ 632/16 от 28.10.2016</w:t>
      </w:r>
    </w:p>
    <w:p w:rsidR="00712D1A" w:rsidRPr="00712D1A" w:rsidRDefault="00712D1A" w:rsidP="00712D1A">
      <w:pPr>
        <w:jc w:val="center"/>
        <w:rPr>
          <w:b/>
          <w:sz w:val="24"/>
        </w:rPr>
      </w:pPr>
    </w:p>
    <w:tbl>
      <w:tblPr>
        <w:tblStyle w:val="a3"/>
        <w:tblW w:w="15814" w:type="dxa"/>
        <w:jc w:val="center"/>
        <w:tblLayout w:type="fixed"/>
        <w:tblLook w:val="01E0"/>
      </w:tblPr>
      <w:tblGrid>
        <w:gridCol w:w="673"/>
        <w:gridCol w:w="1156"/>
        <w:gridCol w:w="1984"/>
        <w:gridCol w:w="778"/>
        <w:gridCol w:w="851"/>
        <w:gridCol w:w="7087"/>
        <w:gridCol w:w="1584"/>
        <w:gridCol w:w="1701"/>
      </w:tblGrid>
      <w:tr w:rsidR="00CE2A7B" w:rsidRPr="009647F7" w:rsidTr="00712D1A">
        <w:trPr>
          <w:trHeight w:val="1000"/>
          <w:tblHeader/>
          <w:jc w:val="center"/>
        </w:trPr>
        <w:tc>
          <w:tcPr>
            <w:tcW w:w="673" w:type="dxa"/>
            <w:vAlign w:val="center"/>
          </w:tcPr>
          <w:p w:rsidR="00CE2A7B" w:rsidRPr="00712D1A" w:rsidRDefault="00CE2A7B" w:rsidP="0065289A">
            <w:pPr>
              <w:jc w:val="center"/>
              <w:rPr>
                <w:sz w:val="22"/>
                <w:szCs w:val="22"/>
              </w:rPr>
            </w:pPr>
            <w:bookmarkStart w:id="0" w:name="table"/>
            <w:bookmarkEnd w:id="0"/>
            <w:r w:rsidRPr="00712D1A">
              <w:rPr>
                <w:sz w:val="22"/>
                <w:szCs w:val="22"/>
              </w:rPr>
              <w:t>№</w:t>
            </w:r>
          </w:p>
          <w:p w:rsidR="00CE2A7B" w:rsidRPr="00712D1A" w:rsidRDefault="00CE2A7B" w:rsidP="0065289A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12D1A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712D1A">
              <w:rPr>
                <w:sz w:val="22"/>
                <w:szCs w:val="22"/>
              </w:rPr>
              <w:t>/</w:t>
            </w:r>
            <w:proofErr w:type="spellStart"/>
            <w:r w:rsidRPr="00712D1A">
              <w:rPr>
                <w:sz w:val="22"/>
                <w:szCs w:val="22"/>
              </w:rPr>
              <w:t>п</w:t>
            </w:r>
            <w:bookmarkStart w:id="1" w:name="main_table"/>
            <w:bookmarkEnd w:id="1"/>
            <w:proofErr w:type="spellEnd"/>
          </w:p>
        </w:tc>
        <w:tc>
          <w:tcPr>
            <w:tcW w:w="1156" w:type="dxa"/>
            <w:vAlign w:val="center"/>
          </w:tcPr>
          <w:p w:rsidR="00CE2A7B" w:rsidRPr="00712D1A" w:rsidRDefault="00CE2A7B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Код</w:t>
            </w:r>
            <w:proofErr w:type="gramStart"/>
            <w:r w:rsidRPr="00712D1A">
              <w:rPr>
                <w:sz w:val="22"/>
                <w:szCs w:val="22"/>
              </w:rPr>
              <w:t xml:space="preserve"> (№) </w:t>
            </w:r>
            <w:proofErr w:type="gramEnd"/>
            <w:r w:rsidRPr="00712D1A">
              <w:rPr>
                <w:sz w:val="22"/>
                <w:szCs w:val="22"/>
              </w:rPr>
              <w:t>РМ</w:t>
            </w:r>
          </w:p>
        </w:tc>
        <w:tc>
          <w:tcPr>
            <w:tcW w:w="1984" w:type="dxa"/>
            <w:vAlign w:val="center"/>
          </w:tcPr>
          <w:p w:rsidR="00CE2A7B" w:rsidRPr="00712D1A" w:rsidRDefault="00CE2A7B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 xml:space="preserve">Наименование, </w:t>
            </w:r>
          </w:p>
          <w:p w:rsidR="00CE2A7B" w:rsidRPr="00712D1A" w:rsidRDefault="00CE2A7B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код ОК 016-94</w:t>
            </w:r>
          </w:p>
        </w:tc>
        <w:tc>
          <w:tcPr>
            <w:tcW w:w="778" w:type="dxa"/>
            <w:vAlign w:val="center"/>
          </w:tcPr>
          <w:p w:rsidR="00CE2A7B" w:rsidRPr="00712D1A" w:rsidRDefault="00CE2A7B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 xml:space="preserve">Кол-во </w:t>
            </w:r>
            <w:r w:rsidRPr="00712D1A">
              <w:rPr>
                <w:sz w:val="22"/>
                <w:szCs w:val="22"/>
              </w:rPr>
              <w:br/>
              <w:t>р</w:t>
            </w:r>
            <w:r w:rsidRPr="00712D1A">
              <w:rPr>
                <w:sz w:val="22"/>
                <w:szCs w:val="22"/>
              </w:rPr>
              <w:t>а</w:t>
            </w:r>
            <w:r w:rsidRPr="00712D1A">
              <w:rPr>
                <w:sz w:val="22"/>
                <w:szCs w:val="22"/>
              </w:rPr>
              <w:t>бо</w:t>
            </w:r>
            <w:r w:rsidRPr="00712D1A">
              <w:rPr>
                <w:sz w:val="22"/>
                <w:szCs w:val="22"/>
              </w:rPr>
              <w:t>т</w:t>
            </w:r>
            <w:r w:rsidRPr="00712D1A">
              <w:rPr>
                <w:sz w:val="22"/>
                <w:szCs w:val="22"/>
              </w:rPr>
              <w:t>ников</w:t>
            </w:r>
          </w:p>
        </w:tc>
        <w:tc>
          <w:tcPr>
            <w:tcW w:w="851" w:type="dxa"/>
            <w:vAlign w:val="center"/>
          </w:tcPr>
          <w:p w:rsidR="00CE2A7B" w:rsidRPr="00712D1A" w:rsidRDefault="00CE2A7B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Кол-во же</w:t>
            </w:r>
            <w:r w:rsidRPr="00712D1A">
              <w:rPr>
                <w:sz w:val="22"/>
                <w:szCs w:val="22"/>
              </w:rPr>
              <w:t>н</w:t>
            </w:r>
            <w:r w:rsidRPr="00712D1A">
              <w:rPr>
                <w:sz w:val="22"/>
                <w:szCs w:val="22"/>
              </w:rPr>
              <w:t>щин</w:t>
            </w:r>
          </w:p>
        </w:tc>
        <w:tc>
          <w:tcPr>
            <w:tcW w:w="7087" w:type="dxa"/>
            <w:vAlign w:val="center"/>
          </w:tcPr>
          <w:p w:rsidR="00CE2A7B" w:rsidRPr="00712D1A" w:rsidRDefault="00CE2A7B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 xml:space="preserve">Рабочая зона, </w:t>
            </w:r>
            <w:r w:rsidRPr="00712D1A">
              <w:rPr>
                <w:sz w:val="22"/>
                <w:szCs w:val="22"/>
              </w:rPr>
              <w:br/>
              <w:t>время смены</w:t>
            </w:r>
            <w:proofErr w:type="gramStart"/>
            <w:r w:rsidRPr="00712D1A">
              <w:rPr>
                <w:sz w:val="22"/>
                <w:szCs w:val="22"/>
                <w:lang w:val="en-US"/>
              </w:rPr>
              <w:t> </w:t>
            </w:r>
            <w:r w:rsidRPr="00712D1A">
              <w:rPr>
                <w:sz w:val="22"/>
                <w:szCs w:val="22"/>
              </w:rPr>
              <w:t>(%)</w:t>
            </w:r>
            <w:proofErr w:type="gramEnd"/>
          </w:p>
        </w:tc>
        <w:tc>
          <w:tcPr>
            <w:tcW w:w="1584" w:type="dxa"/>
            <w:vAlign w:val="center"/>
          </w:tcPr>
          <w:p w:rsidR="00CE2A7B" w:rsidRPr="00712D1A" w:rsidRDefault="00CE2A7B" w:rsidP="00CE2A7B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 xml:space="preserve"> Опасные и вредные пр</w:t>
            </w:r>
            <w:r w:rsidRPr="00712D1A">
              <w:rPr>
                <w:sz w:val="22"/>
                <w:szCs w:val="22"/>
              </w:rPr>
              <w:t>о</w:t>
            </w:r>
            <w:r w:rsidRPr="00712D1A">
              <w:rPr>
                <w:sz w:val="22"/>
                <w:szCs w:val="22"/>
              </w:rPr>
              <w:t>изводстве</w:t>
            </w:r>
            <w:r w:rsidRPr="00712D1A">
              <w:rPr>
                <w:sz w:val="22"/>
                <w:szCs w:val="22"/>
              </w:rPr>
              <w:t>н</w:t>
            </w:r>
            <w:r w:rsidRPr="00712D1A">
              <w:rPr>
                <w:sz w:val="22"/>
                <w:szCs w:val="22"/>
              </w:rPr>
              <w:t>ные факторы</w:t>
            </w:r>
          </w:p>
        </w:tc>
        <w:tc>
          <w:tcPr>
            <w:tcW w:w="1701" w:type="dxa"/>
            <w:vAlign w:val="center"/>
          </w:tcPr>
          <w:p w:rsidR="00CE2A7B" w:rsidRPr="00712D1A" w:rsidRDefault="00CE2A7B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 xml:space="preserve"> </w:t>
            </w:r>
            <w:r w:rsidRPr="00712D1A">
              <w:rPr>
                <w:sz w:val="22"/>
                <w:szCs w:val="22"/>
                <w:lang w:val="en-US"/>
              </w:rPr>
              <w:t>Ф.И.О.</w:t>
            </w:r>
          </w:p>
        </w:tc>
      </w:tr>
      <w:tr w:rsidR="00712D1A" w:rsidRPr="009647F7" w:rsidTr="00712D1A">
        <w:trPr>
          <w:trHeight w:val="325"/>
          <w:jc w:val="center"/>
        </w:trPr>
        <w:tc>
          <w:tcPr>
            <w:tcW w:w="15814" w:type="dxa"/>
            <w:gridSpan w:val="8"/>
            <w:vAlign w:val="center"/>
          </w:tcPr>
          <w:p w:rsidR="00712D1A" w:rsidRPr="0067226F" w:rsidRDefault="00712D1A" w:rsidP="0065289A">
            <w:pPr>
              <w:jc w:val="center"/>
            </w:pPr>
            <w:r>
              <w:rPr>
                <w:b/>
                <w:sz w:val="24"/>
              </w:rPr>
              <w:t>1. Административный персонал</w:t>
            </w:r>
          </w:p>
        </w:tc>
      </w:tr>
      <w:tr w:rsidR="00712D1A" w:rsidRPr="009647F7" w:rsidTr="00712D1A">
        <w:trPr>
          <w:trHeight w:val="1000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1.1.0.1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Заведующий, 21959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Кабинет № 50 /работа с ПК/ - 30 %;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Кабинет № 50 /работа с документами/ - 25 %;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Территория МБДОУ /контроль, управление/ - 30 %;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4). Прочие помещения /вые</w:t>
            </w:r>
            <w:proofErr w:type="gramStart"/>
            <w:r w:rsidRPr="00712D1A">
              <w:rPr>
                <w:i/>
                <w:sz w:val="22"/>
                <w:szCs w:val="22"/>
              </w:rPr>
              <w:t>зд в ст</w:t>
            </w:r>
            <w:proofErr w:type="gramEnd"/>
            <w:r w:rsidRPr="00712D1A">
              <w:rPr>
                <w:i/>
                <w:sz w:val="22"/>
                <w:szCs w:val="22"/>
              </w:rPr>
              <w:t>оронние организации/ - 15 %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 xml:space="preserve">Световая среда (1, 2);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proofErr w:type="spellStart"/>
            <w:r w:rsidRPr="00712D1A">
              <w:t>Петручик</w:t>
            </w:r>
            <w:proofErr w:type="spellEnd"/>
            <w:r w:rsidRPr="00712D1A">
              <w:t xml:space="preserve"> Т.Б.</w:t>
            </w:r>
          </w:p>
        </w:tc>
      </w:tr>
      <w:tr w:rsidR="00712D1A" w:rsidRPr="009647F7" w:rsidTr="00712D1A">
        <w:trPr>
          <w:trHeight w:val="1000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2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1.1.0.2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Заместитель зав</w:t>
            </w:r>
            <w:r w:rsidRPr="00712D1A">
              <w:rPr>
                <w:sz w:val="22"/>
                <w:szCs w:val="22"/>
              </w:rPr>
              <w:t>е</w:t>
            </w:r>
            <w:r w:rsidRPr="00712D1A">
              <w:rPr>
                <w:sz w:val="22"/>
                <w:szCs w:val="22"/>
              </w:rPr>
              <w:t>дующего по а</w:t>
            </w:r>
            <w:r w:rsidRPr="00712D1A">
              <w:rPr>
                <w:sz w:val="22"/>
                <w:szCs w:val="22"/>
              </w:rPr>
              <w:t>д</w:t>
            </w:r>
            <w:r w:rsidRPr="00712D1A">
              <w:rPr>
                <w:sz w:val="22"/>
                <w:szCs w:val="22"/>
              </w:rPr>
              <w:t>министративно-хозяйственной работе, 21959 03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0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Кабинет № 40 /работа с ПК/ - 30 %;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Кабинет № 40 /работа с документами/ - 25 %;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Территория МБДОУ /контроль, управление/ - 30 %;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4). Прочие помещения /вые</w:t>
            </w:r>
            <w:proofErr w:type="gramStart"/>
            <w:r w:rsidRPr="00712D1A">
              <w:rPr>
                <w:i/>
                <w:sz w:val="22"/>
                <w:szCs w:val="22"/>
              </w:rPr>
              <w:t>зд в ст</w:t>
            </w:r>
            <w:proofErr w:type="gramEnd"/>
            <w:r w:rsidRPr="00712D1A">
              <w:rPr>
                <w:i/>
                <w:sz w:val="22"/>
                <w:szCs w:val="22"/>
              </w:rPr>
              <w:t>оронние организации/ - 15 %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 xml:space="preserve">Световая среда (1, 2);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r w:rsidRPr="00712D1A">
              <w:t>Зайцев А.Л.</w:t>
            </w:r>
          </w:p>
        </w:tc>
      </w:tr>
      <w:tr w:rsidR="00712D1A" w:rsidRPr="009647F7" w:rsidTr="00712D1A">
        <w:trPr>
          <w:trHeight w:val="319"/>
          <w:jc w:val="center"/>
        </w:trPr>
        <w:tc>
          <w:tcPr>
            <w:tcW w:w="15814" w:type="dxa"/>
            <w:gridSpan w:val="8"/>
            <w:vAlign w:val="center"/>
          </w:tcPr>
          <w:p w:rsidR="00712D1A" w:rsidRPr="00712D1A" w:rsidRDefault="00712D1A" w:rsidP="0065289A">
            <w:pPr>
              <w:jc w:val="center"/>
            </w:pPr>
            <w:r w:rsidRPr="00712D1A">
              <w:rPr>
                <w:b/>
                <w:sz w:val="22"/>
                <w:szCs w:val="22"/>
              </w:rPr>
              <w:t>2. Педагогический персонал</w:t>
            </w:r>
          </w:p>
        </w:tc>
      </w:tr>
      <w:tr w:rsidR="00712D1A" w:rsidRPr="009647F7" w:rsidTr="00712D1A">
        <w:trPr>
          <w:trHeight w:val="1000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3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1.2.0.1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Старший воспит</w:t>
            </w:r>
            <w:r w:rsidRPr="00712D1A">
              <w:rPr>
                <w:sz w:val="22"/>
                <w:szCs w:val="22"/>
              </w:rPr>
              <w:t>а</w:t>
            </w:r>
            <w:r w:rsidRPr="00712D1A">
              <w:rPr>
                <w:sz w:val="22"/>
                <w:szCs w:val="22"/>
              </w:rPr>
              <w:t>тель, 20437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Кабинет № 39 /работа с ПК/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Кабинет № 39 /работа с документами/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Кабинет № 39 /контроль педагогического процесса/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4). Кабинет № 39 /методическая помощь педагогам/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5). Группы /работа с детьми/ - 20 %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 xml:space="preserve">Световая среда (1, 2);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r w:rsidRPr="00712D1A">
              <w:t>Чугунова Л.В.</w:t>
            </w:r>
          </w:p>
        </w:tc>
      </w:tr>
      <w:tr w:rsidR="00712D1A" w:rsidRPr="009647F7" w:rsidTr="00712D1A">
        <w:trPr>
          <w:trHeight w:val="1000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4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1.2.0.2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Старший воспит</w:t>
            </w:r>
            <w:r w:rsidRPr="00712D1A">
              <w:rPr>
                <w:sz w:val="22"/>
                <w:szCs w:val="22"/>
              </w:rPr>
              <w:t>а</w:t>
            </w:r>
            <w:r w:rsidRPr="00712D1A">
              <w:rPr>
                <w:sz w:val="22"/>
                <w:szCs w:val="22"/>
              </w:rPr>
              <w:t>тель , 20437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Кабинет № 39 /работа с ПК/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Кабинет № 39 /работа с документами/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Кабинет № 39 /контроль педагогического процесса/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4). Кабинет № 39 /методическая помощь педагогам/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5). Группы /работа с детьми/ - 20 %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 xml:space="preserve">Световая среда (1, 2);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proofErr w:type="spellStart"/>
            <w:r w:rsidRPr="00712D1A">
              <w:t>Солопий</w:t>
            </w:r>
            <w:proofErr w:type="spellEnd"/>
            <w:r w:rsidRPr="00712D1A">
              <w:t xml:space="preserve"> А.В.</w:t>
            </w:r>
          </w:p>
        </w:tc>
      </w:tr>
      <w:tr w:rsidR="00712D1A" w:rsidRPr="009647F7" w:rsidTr="00712D1A">
        <w:trPr>
          <w:trHeight w:val="1000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5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1.2.0.3</w:t>
            </w:r>
            <w:proofErr w:type="gramStart"/>
            <w:r w:rsidRPr="00712D1A">
              <w:rPr>
                <w:sz w:val="22"/>
                <w:szCs w:val="22"/>
              </w:rPr>
              <w:t>А</w:t>
            </w:r>
            <w:proofErr w:type="gramEnd"/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Воспитатель, 20437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Кабинет № 27 /работа с детьми/ - 40 %;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Кабинет № 27 /проведение занятий/ - 30 %;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Кабинет № 27 /работа с ПК/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4). Кабинет № 27 /работа с документами/ - 10 %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>Световая среда (3, 4);  Напр</w:t>
            </w:r>
            <w:r w:rsidRPr="00712D1A">
              <w:t>я</w:t>
            </w:r>
            <w:r w:rsidRPr="00712D1A">
              <w:t>женность тр</w:t>
            </w:r>
            <w:r w:rsidRPr="00712D1A">
              <w:t>у</w:t>
            </w:r>
            <w:r w:rsidRPr="00712D1A">
              <w:t>дового проце</w:t>
            </w:r>
            <w:r w:rsidRPr="00712D1A">
              <w:t>с</w:t>
            </w:r>
            <w:r w:rsidRPr="00712D1A">
              <w:t>са</w:t>
            </w:r>
            <w:proofErr w:type="gramStart"/>
            <w:r w:rsidRPr="00712D1A">
              <w:t xml:space="preserve"> ;</w:t>
            </w:r>
            <w:proofErr w:type="gramEnd"/>
            <w:r w:rsidRPr="00712D1A">
              <w:t xml:space="preserve">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proofErr w:type="spellStart"/>
            <w:r w:rsidRPr="00712D1A">
              <w:t>Гисматуллина</w:t>
            </w:r>
            <w:proofErr w:type="spellEnd"/>
            <w:r w:rsidRPr="00712D1A">
              <w:t xml:space="preserve"> Л.Р.</w:t>
            </w:r>
          </w:p>
        </w:tc>
      </w:tr>
      <w:tr w:rsidR="00712D1A" w:rsidRPr="009647F7" w:rsidTr="00712D1A">
        <w:trPr>
          <w:trHeight w:val="1000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6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1.2.0.4</w:t>
            </w:r>
            <w:proofErr w:type="gramStart"/>
            <w:r w:rsidRPr="00712D1A">
              <w:rPr>
                <w:sz w:val="22"/>
                <w:szCs w:val="22"/>
              </w:rPr>
              <w:t>А</w:t>
            </w:r>
            <w:proofErr w:type="gramEnd"/>
            <w:r w:rsidRPr="00712D1A">
              <w:rPr>
                <w:sz w:val="22"/>
                <w:szCs w:val="22"/>
              </w:rPr>
              <w:t xml:space="preserve"> (1.2.0.3А)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Воспитатель, 20437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3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Кабинет № 41 /работа с детьми/ - 40 %;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Кабинет № 41 /проведение занятий/ - 30 %;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Кабинет № 41 /работа с ПК/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4). Кабинет № 41 /работа с документами/ - 10 %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>Световая среда (3, 4);  Напр</w:t>
            </w:r>
            <w:r w:rsidRPr="00712D1A">
              <w:t>я</w:t>
            </w:r>
            <w:r w:rsidRPr="00712D1A">
              <w:t>женность тр</w:t>
            </w:r>
            <w:r w:rsidRPr="00712D1A">
              <w:t>у</w:t>
            </w:r>
            <w:r w:rsidRPr="00712D1A">
              <w:t>дового проце</w:t>
            </w:r>
            <w:r w:rsidRPr="00712D1A">
              <w:t>с</w:t>
            </w:r>
            <w:r w:rsidRPr="00712D1A">
              <w:t>са</w:t>
            </w:r>
            <w:proofErr w:type="gramStart"/>
            <w:r w:rsidRPr="00712D1A">
              <w:t xml:space="preserve"> ;</w:t>
            </w:r>
            <w:proofErr w:type="gramEnd"/>
            <w:r w:rsidRPr="00712D1A">
              <w:t xml:space="preserve">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r w:rsidRPr="00712D1A">
              <w:t>Носова Л.А.;</w:t>
            </w:r>
          </w:p>
          <w:p w:rsidR="00712D1A" w:rsidRPr="00712D1A" w:rsidRDefault="00712D1A" w:rsidP="0065289A">
            <w:pPr>
              <w:jc w:val="center"/>
            </w:pPr>
            <w:proofErr w:type="spellStart"/>
            <w:r w:rsidRPr="00712D1A">
              <w:t>Хоботина</w:t>
            </w:r>
            <w:proofErr w:type="spellEnd"/>
            <w:r w:rsidRPr="00712D1A">
              <w:t xml:space="preserve"> Л.Т.;</w:t>
            </w:r>
          </w:p>
          <w:p w:rsidR="00712D1A" w:rsidRPr="00712D1A" w:rsidRDefault="00712D1A" w:rsidP="0065289A">
            <w:pPr>
              <w:jc w:val="center"/>
            </w:pPr>
            <w:r w:rsidRPr="00712D1A">
              <w:t>Котельникова Е.А.</w:t>
            </w:r>
          </w:p>
        </w:tc>
      </w:tr>
      <w:tr w:rsidR="00712D1A" w:rsidRPr="009647F7" w:rsidTr="00712D1A">
        <w:trPr>
          <w:trHeight w:val="1000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1.2.0.5</w:t>
            </w:r>
            <w:proofErr w:type="gramStart"/>
            <w:r w:rsidRPr="00712D1A">
              <w:rPr>
                <w:sz w:val="22"/>
                <w:szCs w:val="22"/>
              </w:rPr>
              <w:t>А</w:t>
            </w:r>
            <w:proofErr w:type="gramEnd"/>
            <w:r w:rsidRPr="00712D1A">
              <w:rPr>
                <w:sz w:val="22"/>
                <w:szCs w:val="22"/>
              </w:rPr>
              <w:t xml:space="preserve"> (1.2.0.3А)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Воспитатель, 20437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2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Кабинет № 48 /работа с детьми/ - 40 %;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Кабинет № 48 /проведение занятий/ - 30 %;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Кабинет № 48 /работа с ПК/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4). Кабинет № 48 /работа с документами/ - 10 %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>Световая среда (3, 4);  Напр</w:t>
            </w:r>
            <w:r w:rsidRPr="00712D1A">
              <w:t>я</w:t>
            </w:r>
            <w:r w:rsidRPr="00712D1A">
              <w:t>женность тр</w:t>
            </w:r>
            <w:r w:rsidRPr="00712D1A">
              <w:t>у</w:t>
            </w:r>
            <w:r w:rsidRPr="00712D1A">
              <w:t>дового проце</w:t>
            </w:r>
            <w:r w:rsidRPr="00712D1A">
              <w:t>с</w:t>
            </w:r>
            <w:r w:rsidRPr="00712D1A">
              <w:t>са</w:t>
            </w:r>
            <w:proofErr w:type="gramStart"/>
            <w:r w:rsidRPr="00712D1A">
              <w:t xml:space="preserve"> ;</w:t>
            </w:r>
            <w:proofErr w:type="gramEnd"/>
            <w:r w:rsidRPr="00712D1A">
              <w:t xml:space="preserve">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r w:rsidRPr="00712D1A">
              <w:t>Ахмадуллина Ю.Н.;</w:t>
            </w:r>
          </w:p>
          <w:p w:rsidR="00712D1A" w:rsidRPr="00712D1A" w:rsidRDefault="00712D1A" w:rsidP="0065289A">
            <w:pPr>
              <w:jc w:val="center"/>
            </w:pPr>
            <w:proofErr w:type="spellStart"/>
            <w:r w:rsidRPr="00712D1A">
              <w:t>Валиуллина</w:t>
            </w:r>
            <w:proofErr w:type="spellEnd"/>
            <w:r w:rsidRPr="00712D1A">
              <w:t xml:space="preserve"> А.И.</w:t>
            </w:r>
          </w:p>
        </w:tc>
      </w:tr>
      <w:tr w:rsidR="00712D1A" w:rsidRPr="009647F7" w:rsidTr="00712D1A">
        <w:trPr>
          <w:trHeight w:val="1000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8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1.2.0.6</w:t>
            </w:r>
            <w:proofErr w:type="gramStart"/>
            <w:r w:rsidRPr="00712D1A">
              <w:rPr>
                <w:sz w:val="22"/>
                <w:szCs w:val="22"/>
              </w:rPr>
              <w:t>А</w:t>
            </w:r>
            <w:proofErr w:type="gramEnd"/>
            <w:r w:rsidRPr="00712D1A">
              <w:rPr>
                <w:sz w:val="22"/>
                <w:szCs w:val="22"/>
              </w:rPr>
              <w:t xml:space="preserve"> (1.2.0.3А)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Воспитатель, 20437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Кабинет № 23 /работа с детьми/ - 40 %;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Кабинет № 23 /проведение занятий/ - 30 %;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Кабинет № 23 /работа с ПК/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4). Кабинет № 23 /работа с документами/ - 10 %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>Световая среда (3, 4);  Напр</w:t>
            </w:r>
            <w:r w:rsidRPr="00712D1A">
              <w:t>я</w:t>
            </w:r>
            <w:r w:rsidRPr="00712D1A">
              <w:t>женность тр</w:t>
            </w:r>
            <w:r w:rsidRPr="00712D1A">
              <w:t>у</w:t>
            </w:r>
            <w:r w:rsidRPr="00712D1A">
              <w:t>дового проце</w:t>
            </w:r>
            <w:r w:rsidRPr="00712D1A">
              <w:t>с</w:t>
            </w:r>
            <w:r w:rsidRPr="00712D1A">
              <w:t>са</w:t>
            </w:r>
            <w:proofErr w:type="gramStart"/>
            <w:r w:rsidRPr="00712D1A">
              <w:t xml:space="preserve"> ;</w:t>
            </w:r>
            <w:proofErr w:type="gramEnd"/>
            <w:r w:rsidRPr="00712D1A">
              <w:t xml:space="preserve">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proofErr w:type="spellStart"/>
            <w:r w:rsidRPr="00712D1A">
              <w:t>Хлыбова</w:t>
            </w:r>
            <w:proofErr w:type="spellEnd"/>
            <w:r w:rsidRPr="00712D1A">
              <w:t xml:space="preserve"> А.Н.</w:t>
            </w:r>
          </w:p>
        </w:tc>
      </w:tr>
      <w:tr w:rsidR="00712D1A" w:rsidRPr="009647F7" w:rsidTr="00712D1A">
        <w:trPr>
          <w:trHeight w:val="1000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9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1.2.0.7</w:t>
            </w:r>
            <w:proofErr w:type="gramStart"/>
            <w:r w:rsidRPr="00712D1A">
              <w:rPr>
                <w:sz w:val="22"/>
                <w:szCs w:val="22"/>
              </w:rPr>
              <w:t>А</w:t>
            </w:r>
            <w:proofErr w:type="gramEnd"/>
            <w:r w:rsidRPr="00712D1A">
              <w:rPr>
                <w:sz w:val="22"/>
                <w:szCs w:val="22"/>
              </w:rPr>
              <w:t xml:space="preserve"> (1.2.0.3А)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Воспитатель, 20437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Кабинет № 57 /работа с детьми/ - 40 %;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Кабинет № 57 /проведение занятий/ - 30 %;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Кабинет № 57 /работа с ПК/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4). Кабинет № 57 /работа с документами/ - 10 %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>Световая среда (3, 4);  Напр</w:t>
            </w:r>
            <w:r w:rsidRPr="00712D1A">
              <w:t>я</w:t>
            </w:r>
            <w:r w:rsidRPr="00712D1A">
              <w:t>женность тр</w:t>
            </w:r>
            <w:r w:rsidRPr="00712D1A">
              <w:t>у</w:t>
            </w:r>
            <w:r w:rsidRPr="00712D1A">
              <w:t>дового проце</w:t>
            </w:r>
            <w:r w:rsidRPr="00712D1A">
              <w:t>с</w:t>
            </w:r>
            <w:r w:rsidRPr="00712D1A">
              <w:t>са</w:t>
            </w:r>
            <w:proofErr w:type="gramStart"/>
            <w:r w:rsidRPr="00712D1A">
              <w:t xml:space="preserve"> ;</w:t>
            </w:r>
            <w:proofErr w:type="gramEnd"/>
            <w:r w:rsidRPr="00712D1A">
              <w:t xml:space="preserve">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r w:rsidRPr="00712D1A">
              <w:t>Коршунова В.П.</w:t>
            </w:r>
          </w:p>
        </w:tc>
      </w:tr>
      <w:tr w:rsidR="00712D1A" w:rsidRPr="009647F7" w:rsidTr="00712D1A">
        <w:trPr>
          <w:trHeight w:val="1000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10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1.2.0.8</w:t>
            </w:r>
            <w:proofErr w:type="gramStart"/>
            <w:r w:rsidRPr="00712D1A">
              <w:rPr>
                <w:sz w:val="22"/>
                <w:szCs w:val="22"/>
              </w:rPr>
              <w:t>А</w:t>
            </w:r>
            <w:proofErr w:type="gramEnd"/>
            <w:r w:rsidRPr="00712D1A">
              <w:rPr>
                <w:sz w:val="22"/>
                <w:szCs w:val="22"/>
              </w:rPr>
              <w:t xml:space="preserve"> (1.2.0.3А)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Воспитатель, 20437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Кабинет № 20 /работа с детьми/ - 40 %;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Кабинет № 20 /проведение занятий/ - 30 %;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Кабинет № 20 /работа с ПК/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4). Кабинет № 20 /работа с документами/ - 10 %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>Световая среда (3, 4);  Напр</w:t>
            </w:r>
            <w:r w:rsidRPr="00712D1A">
              <w:t>я</w:t>
            </w:r>
            <w:r w:rsidRPr="00712D1A">
              <w:t>женность тр</w:t>
            </w:r>
            <w:r w:rsidRPr="00712D1A">
              <w:t>у</w:t>
            </w:r>
            <w:r w:rsidRPr="00712D1A">
              <w:t>дового проце</w:t>
            </w:r>
            <w:r w:rsidRPr="00712D1A">
              <w:t>с</w:t>
            </w:r>
            <w:r w:rsidRPr="00712D1A">
              <w:t>са</w:t>
            </w:r>
            <w:proofErr w:type="gramStart"/>
            <w:r w:rsidRPr="00712D1A">
              <w:t xml:space="preserve"> ;</w:t>
            </w:r>
            <w:proofErr w:type="gramEnd"/>
            <w:r w:rsidRPr="00712D1A">
              <w:t xml:space="preserve">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proofErr w:type="spellStart"/>
            <w:r w:rsidRPr="00712D1A">
              <w:t>Тухватуллина</w:t>
            </w:r>
            <w:proofErr w:type="spellEnd"/>
            <w:r w:rsidRPr="00712D1A">
              <w:t xml:space="preserve"> Н.Р.</w:t>
            </w:r>
          </w:p>
        </w:tc>
      </w:tr>
      <w:tr w:rsidR="00712D1A" w:rsidRPr="009647F7" w:rsidTr="00712D1A">
        <w:trPr>
          <w:trHeight w:val="1000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11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1.2.0.9</w:t>
            </w:r>
            <w:proofErr w:type="gramStart"/>
            <w:r w:rsidRPr="00712D1A">
              <w:rPr>
                <w:sz w:val="22"/>
                <w:szCs w:val="22"/>
              </w:rPr>
              <w:t>А</w:t>
            </w:r>
            <w:proofErr w:type="gramEnd"/>
            <w:r w:rsidRPr="00712D1A">
              <w:rPr>
                <w:sz w:val="22"/>
                <w:szCs w:val="22"/>
              </w:rPr>
              <w:t xml:space="preserve"> (1.2.0.3А)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Воспитатель, 20437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Кабинет № 2 /работа с детьми/ - 40 %;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Кабинет № 2 /проведение занятий/ - 30 %;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Кабинет № 2 /работа с ПК/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4). Кабинет № 2 /работа с документами/ - 10 %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>Световая среда (3, 4);  Напр</w:t>
            </w:r>
            <w:r w:rsidRPr="00712D1A">
              <w:t>я</w:t>
            </w:r>
            <w:r w:rsidRPr="00712D1A">
              <w:t>женность тр</w:t>
            </w:r>
            <w:r w:rsidRPr="00712D1A">
              <w:t>у</w:t>
            </w:r>
            <w:r w:rsidRPr="00712D1A">
              <w:t>дового проце</w:t>
            </w:r>
            <w:r w:rsidRPr="00712D1A">
              <w:t>с</w:t>
            </w:r>
            <w:r w:rsidRPr="00712D1A">
              <w:t>са</w:t>
            </w:r>
            <w:proofErr w:type="gramStart"/>
            <w:r w:rsidRPr="00712D1A">
              <w:t xml:space="preserve"> ;</w:t>
            </w:r>
            <w:proofErr w:type="gramEnd"/>
            <w:r w:rsidRPr="00712D1A">
              <w:t xml:space="preserve">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r w:rsidRPr="00712D1A">
              <w:t>Пашина О.В.</w:t>
            </w:r>
          </w:p>
        </w:tc>
      </w:tr>
      <w:tr w:rsidR="00712D1A" w:rsidRPr="009647F7" w:rsidTr="00712D1A">
        <w:trPr>
          <w:trHeight w:val="1000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12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1.2.0.10</w:t>
            </w:r>
            <w:proofErr w:type="gramStart"/>
            <w:r w:rsidRPr="00712D1A">
              <w:rPr>
                <w:sz w:val="22"/>
                <w:szCs w:val="22"/>
              </w:rPr>
              <w:t>А</w:t>
            </w:r>
            <w:proofErr w:type="gramEnd"/>
            <w:r w:rsidRPr="00712D1A">
              <w:rPr>
                <w:sz w:val="22"/>
                <w:szCs w:val="22"/>
              </w:rPr>
              <w:t xml:space="preserve"> (1.2.0.3А)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Воспитатель, 20437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Кабинет № 35 /работа с детьми/ - 40 %;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Кабинет № 35 /проведение занятий/ - 30 %;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Кабинет № 35 /работа с ПК/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4). Кабинет № 35 /работа с документами/ - 10 %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>Световая среда (3, 4);  Напр</w:t>
            </w:r>
            <w:r w:rsidRPr="00712D1A">
              <w:t>я</w:t>
            </w:r>
            <w:r w:rsidRPr="00712D1A">
              <w:t>женность тр</w:t>
            </w:r>
            <w:r w:rsidRPr="00712D1A">
              <w:t>у</w:t>
            </w:r>
            <w:r w:rsidRPr="00712D1A">
              <w:t>дового проце</w:t>
            </w:r>
            <w:r w:rsidRPr="00712D1A">
              <w:t>с</w:t>
            </w:r>
            <w:r w:rsidRPr="00712D1A">
              <w:t>са</w:t>
            </w:r>
            <w:proofErr w:type="gramStart"/>
            <w:r w:rsidRPr="00712D1A">
              <w:t xml:space="preserve"> ;</w:t>
            </w:r>
            <w:proofErr w:type="gramEnd"/>
            <w:r w:rsidRPr="00712D1A">
              <w:t xml:space="preserve">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proofErr w:type="spellStart"/>
            <w:r w:rsidRPr="00712D1A">
              <w:t>Госсамова</w:t>
            </w:r>
            <w:proofErr w:type="spellEnd"/>
            <w:r w:rsidRPr="00712D1A">
              <w:t xml:space="preserve"> С.В.</w:t>
            </w:r>
          </w:p>
        </w:tc>
      </w:tr>
      <w:tr w:rsidR="00712D1A" w:rsidRPr="009647F7" w:rsidTr="00712D1A">
        <w:trPr>
          <w:trHeight w:val="1000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13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1.2.0.11</w:t>
            </w:r>
            <w:proofErr w:type="gramStart"/>
            <w:r w:rsidRPr="00712D1A">
              <w:rPr>
                <w:sz w:val="22"/>
                <w:szCs w:val="22"/>
              </w:rPr>
              <w:t>А</w:t>
            </w:r>
            <w:proofErr w:type="gramEnd"/>
            <w:r w:rsidRPr="00712D1A">
              <w:rPr>
                <w:sz w:val="22"/>
                <w:szCs w:val="22"/>
              </w:rPr>
              <w:t xml:space="preserve"> (1.2.0.3А)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Воспитатель, 20437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2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Кабинет № 5 /работа с детьми/ - 40 %;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Кабинет № 5 /проведение занятий/ - 30 %;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Кабинет № 5 /работа с ПК/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4). Кабинет № 5 /работа с документами/ - 10 %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>Световая среда (3, 4);  Напр</w:t>
            </w:r>
            <w:r w:rsidRPr="00712D1A">
              <w:t>я</w:t>
            </w:r>
            <w:r w:rsidRPr="00712D1A">
              <w:t>женность тр</w:t>
            </w:r>
            <w:r w:rsidRPr="00712D1A">
              <w:t>у</w:t>
            </w:r>
            <w:r w:rsidRPr="00712D1A">
              <w:t>дового проце</w:t>
            </w:r>
            <w:r w:rsidRPr="00712D1A">
              <w:t>с</w:t>
            </w:r>
            <w:r w:rsidRPr="00712D1A">
              <w:t>са</w:t>
            </w:r>
            <w:proofErr w:type="gramStart"/>
            <w:r w:rsidRPr="00712D1A">
              <w:t xml:space="preserve"> ;</w:t>
            </w:r>
            <w:proofErr w:type="gramEnd"/>
            <w:r w:rsidRPr="00712D1A">
              <w:t xml:space="preserve">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proofErr w:type="spellStart"/>
            <w:r w:rsidRPr="00712D1A">
              <w:t>Габдеева</w:t>
            </w:r>
            <w:proofErr w:type="spellEnd"/>
            <w:r w:rsidRPr="00712D1A">
              <w:t xml:space="preserve"> Л.Р.;</w:t>
            </w:r>
          </w:p>
          <w:p w:rsidR="00712D1A" w:rsidRPr="00712D1A" w:rsidRDefault="00712D1A" w:rsidP="0065289A">
            <w:pPr>
              <w:jc w:val="center"/>
            </w:pPr>
            <w:r w:rsidRPr="00712D1A">
              <w:t>Быкова А.А.</w:t>
            </w:r>
          </w:p>
        </w:tc>
      </w:tr>
      <w:tr w:rsidR="00712D1A" w:rsidRPr="009647F7" w:rsidTr="00712D1A">
        <w:trPr>
          <w:trHeight w:val="1000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1.2.0.12</w:t>
            </w:r>
            <w:proofErr w:type="gramStart"/>
            <w:r w:rsidRPr="00712D1A">
              <w:rPr>
                <w:sz w:val="22"/>
                <w:szCs w:val="22"/>
              </w:rPr>
              <w:t>А</w:t>
            </w:r>
            <w:proofErr w:type="gramEnd"/>
            <w:r w:rsidRPr="00712D1A">
              <w:rPr>
                <w:sz w:val="22"/>
                <w:szCs w:val="22"/>
              </w:rPr>
              <w:t xml:space="preserve"> (1.2.0.3А)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Воспитатель, 20437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Кабинет № 4 /работа с детьми/ - 40 %;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Кабинет № 4 /проведение занятий/ - 30 %;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Кабинет № 4 /работа с ПК/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4). Кабинет № 4 /работа с документами/ - 10 %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>Световая среда (3, 4);  Напр</w:t>
            </w:r>
            <w:r w:rsidRPr="00712D1A">
              <w:t>я</w:t>
            </w:r>
            <w:r w:rsidRPr="00712D1A">
              <w:t>женность тр</w:t>
            </w:r>
            <w:r w:rsidRPr="00712D1A">
              <w:t>у</w:t>
            </w:r>
            <w:r w:rsidRPr="00712D1A">
              <w:t>дового проце</w:t>
            </w:r>
            <w:r w:rsidRPr="00712D1A">
              <w:t>с</w:t>
            </w:r>
            <w:r w:rsidRPr="00712D1A">
              <w:t>са</w:t>
            </w:r>
            <w:proofErr w:type="gramStart"/>
            <w:r w:rsidRPr="00712D1A">
              <w:t xml:space="preserve"> ;</w:t>
            </w:r>
            <w:proofErr w:type="gramEnd"/>
            <w:r w:rsidRPr="00712D1A">
              <w:t xml:space="preserve">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proofErr w:type="spellStart"/>
            <w:r w:rsidRPr="00712D1A">
              <w:t>Хамидуллина</w:t>
            </w:r>
            <w:proofErr w:type="spellEnd"/>
            <w:r w:rsidRPr="00712D1A">
              <w:t xml:space="preserve"> Е.Н.</w:t>
            </w:r>
          </w:p>
        </w:tc>
      </w:tr>
      <w:tr w:rsidR="00712D1A" w:rsidRPr="009647F7" w:rsidTr="00712D1A">
        <w:trPr>
          <w:trHeight w:val="1000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15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1.2.0.13</w:t>
            </w:r>
            <w:proofErr w:type="gramStart"/>
            <w:r w:rsidRPr="00712D1A">
              <w:rPr>
                <w:sz w:val="22"/>
                <w:szCs w:val="22"/>
              </w:rPr>
              <w:t>А</w:t>
            </w:r>
            <w:proofErr w:type="gramEnd"/>
            <w:r w:rsidRPr="00712D1A">
              <w:rPr>
                <w:sz w:val="22"/>
                <w:szCs w:val="22"/>
              </w:rPr>
              <w:t xml:space="preserve"> (1.2.0.3А)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Воспитатель, 20437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2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Кабинет № 18 /работа с детьми/ - 40 %;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Кабинет № 18 /проведение занятий/ - 30 %;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Кабинет № 18 /работа с ПК/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4). Кабинет № 18 /работа с документами/ - 10 %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>Световая среда (3, 4);  Напр</w:t>
            </w:r>
            <w:r w:rsidRPr="00712D1A">
              <w:t>я</w:t>
            </w:r>
            <w:r w:rsidRPr="00712D1A">
              <w:t>женность тр</w:t>
            </w:r>
            <w:r w:rsidRPr="00712D1A">
              <w:t>у</w:t>
            </w:r>
            <w:r w:rsidRPr="00712D1A">
              <w:t>дового проце</w:t>
            </w:r>
            <w:r w:rsidRPr="00712D1A">
              <w:t>с</w:t>
            </w:r>
            <w:r w:rsidRPr="00712D1A">
              <w:t>са</w:t>
            </w:r>
            <w:proofErr w:type="gramStart"/>
            <w:r w:rsidRPr="00712D1A">
              <w:t xml:space="preserve"> ;</w:t>
            </w:r>
            <w:proofErr w:type="gramEnd"/>
            <w:r w:rsidRPr="00712D1A">
              <w:t xml:space="preserve">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proofErr w:type="spellStart"/>
            <w:r w:rsidRPr="00712D1A">
              <w:t>Асадуллина</w:t>
            </w:r>
            <w:proofErr w:type="spellEnd"/>
            <w:r w:rsidRPr="00712D1A">
              <w:t xml:space="preserve"> Э.И.;</w:t>
            </w:r>
          </w:p>
          <w:p w:rsidR="00712D1A" w:rsidRPr="00712D1A" w:rsidRDefault="00712D1A" w:rsidP="0065289A">
            <w:pPr>
              <w:jc w:val="center"/>
            </w:pPr>
            <w:proofErr w:type="spellStart"/>
            <w:r w:rsidRPr="00712D1A">
              <w:t>Султангареева</w:t>
            </w:r>
            <w:proofErr w:type="spellEnd"/>
            <w:r w:rsidRPr="00712D1A">
              <w:t xml:space="preserve"> Ф.С.</w:t>
            </w:r>
          </w:p>
        </w:tc>
      </w:tr>
      <w:tr w:rsidR="00712D1A" w:rsidRPr="009647F7" w:rsidTr="00712D1A">
        <w:trPr>
          <w:trHeight w:val="1000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16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1.2.0.14</w:t>
            </w:r>
            <w:proofErr w:type="gramStart"/>
            <w:r w:rsidRPr="00712D1A">
              <w:rPr>
                <w:sz w:val="22"/>
                <w:szCs w:val="22"/>
              </w:rPr>
              <w:t>А</w:t>
            </w:r>
            <w:proofErr w:type="gramEnd"/>
            <w:r w:rsidRPr="00712D1A">
              <w:rPr>
                <w:sz w:val="22"/>
                <w:szCs w:val="22"/>
              </w:rPr>
              <w:t xml:space="preserve"> (1.2.0.3А)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Воспитатель, 20437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Кабинет № 29 /работа с детьми/ - 40 %;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Кабинет № 29 /проведение занятий/ - 30 %;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Кабинет № 29 /работа с ПК/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4). Кабинет № 29 /работа с документами/ - 10 %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>Световая среда (3, 4);  Напр</w:t>
            </w:r>
            <w:r w:rsidRPr="00712D1A">
              <w:t>я</w:t>
            </w:r>
            <w:r w:rsidRPr="00712D1A">
              <w:t>женность тр</w:t>
            </w:r>
            <w:r w:rsidRPr="00712D1A">
              <w:t>у</w:t>
            </w:r>
            <w:r w:rsidRPr="00712D1A">
              <w:t>дового проце</w:t>
            </w:r>
            <w:r w:rsidRPr="00712D1A">
              <w:t>с</w:t>
            </w:r>
            <w:r w:rsidRPr="00712D1A">
              <w:t>са</w:t>
            </w:r>
            <w:proofErr w:type="gramStart"/>
            <w:r w:rsidRPr="00712D1A">
              <w:t xml:space="preserve"> ;</w:t>
            </w:r>
            <w:proofErr w:type="gramEnd"/>
            <w:r w:rsidRPr="00712D1A">
              <w:t xml:space="preserve">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proofErr w:type="spellStart"/>
            <w:r w:rsidRPr="00712D1A">
              <w:t>Галлямова</w:t>
            </w:r>
            <w:proofErr w:type="spellEnd"/>
            <w:r w:rsidRPr="00712D1A">
              <w:t xml:space="preserve"> А.Р.</w:t>
            </w:r>
          </w:p>
        </w:tc>
      </w:tr>
      <w:tr w:rsidR="00712D1A" w:rsidRPr="009647F7" w:rsidTr="00712D1A">
        <w:trPr>
          <w:trHeight w:val="1000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17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1.2.0.15</w:t>
            </w:r>
            <w:proofErr w:type="gramStart"/>
            <w:r w:rsidRPr="00712D1A">
              <w:rPr>
                <w:sz w:val="22"/>
                <w:szCs w:val="22"/>
              </w:rPr>
              <w:t>А</w:t>
            </w:r>
            <w:proofErr w:type="gramEnd"/>
            <w:r w:rsidRPr="00712D1A">
              <w:rPr>
                <w:sz w:val="22"/>
                <w:szCs w:val="22"/>
              </w:rPr>
              <w:t xml:space="preserve"> (1.2.0.3А)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Воспитатель, 20437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Кабинет № 29, № 35 /работа с детьми/ - 40 %;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Кабинет № 29, № 35 /проведение занятий/ - 30 %;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Кабинет № 29, № 35 /работа с ПК/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4). Кабинет № 29, № 35 /работа с документами/ - 10 %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>Световая среда (3, 4);  Напр</w:t>
            </w:r>
            <w:r w:rsidRPr="00712D1A">
              <w:t>я</w:t>
            </w:r>
            <w:r w:rsidRPr="00712D1A">
              <w:t>женность тр</w:t>
            </w:r>
            <w:r w:rsidRPr="00712D1A">
              <w:t>у</w:t>
            </w:r>
            <w:r w:rsidRPr="00712D1A">
              <w:t>дового проце</w:t>
            </w:r>
            <w:r w:rsidRPr="00712D1A">
              <w:t>с</w:t>
            </w:r>
            <w:r w:rsidRPr="00712D1A">
              <w:t>са</w:t>
            </w:r>
            <w:proofErr w:type="gramStart"/>
            <w:r w:rsidRPr="00712D1A">
              <w:t xml:space="preserve"> ;</w:t>
            </w:r>
            <w:proofErr w:type="gramEnd"/>
            <w:r w:rsidRPr="00712D1A">
              <w:t xml:space="preserve">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proofErr w:type="spellStart"/>
            <w:r w:rsidRPr="00712D1A">
              <w:t>Цырульникова</w:t>
            </w:r>
            <w:proofErr w:type="spellEnd"/>
            <w:r w:rsidRPr="00712D1A">
              <w:t xml:space="preserve"> А.Н.</w:t>
            </w:r>
          </w:p>
        </w:tc>
      </w:tr>
      <w:tr w:rsidR="00712D1A" w:rsidRPr="009647F7" w:rsidTr="00712D1A">
        <w:trPr>
          <w:trHeight w:val="1000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18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1.2.0.16</w:t>
            </w:r>
            <w:proofErr w:type="gramStart"/>
            <w:r w:rsidRPr="00712D1A">
              <w:rPr>
                <w:sz w:val="22"/>
                <w:szCs w:val="22"/>
              </w:rPr>
              <w:t>А</w:t>
            </w:r>
            <w:proofErr w:type="gramEnd"/>
            <w:r w:rsidRPr="00712D1A">
              <w:rPr>
                <w:sz w:val="22"/>
                <w:szCs w:val="22"/>
              </w:rPr>
              <w:t xml:space="preserve"> (1.2.0.3А)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Воспитатель, 20437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Кабинет № 23, № 57 /работа с детьми/ - 40 %;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Кабинет № 23, № 57 /проведение занятий/ - 30 %;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Кабинет № 23, № 57 /работа с ПК/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4). Кабинет № 23, № 57 /работа с документами/ - 10 %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>Световая среда (3, 4);  Напр</w:t>
            </w:r>
            <w:r w:rsidRPr="00712D1A">
              <w:t>я</w:t>
            </w:r>
            <w:r w:rsidRPr="00712D1A">
              <w:t>женность тр</w:t>
            </w:r>
            <w:r w:rsidRPr="00712D1A">
              <w:t>у</w:t>
            </w:r>
            <w:r w:rsidRPr="00712D1A">
              <w:t>дового проце</w:t>
            </w:r>
            <w:r w:rsidRPr="00712D1A">
              <w:t>с</w:t>
            </w:r>
            <w:r w:rsidRPr="00712D1A">
              <w:t>са</w:t>
            </w:r>
            <w:proofErr w:type="gramStart"/>
            <w:r w:rsidRPr="00712D1A">
              <w:t xml:space="preserve"> ;</w:t>
            </w:r>
            <w:proofErr w:type="gramEnd"/>
            <w:r w:rsidRPr="00712D1A">
              <w:t xml:space="preserve">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r w:rsidRPr="00712D1A">
              <w:t>Розанова О.В.</w:t>
            </w:r>
          </w:p>
        </w:tc>
      </w:tr>
      <w:tr w:rsidR="00712D1A" w:rsidRPr="009647F7" w:rsidTr="00712D1A">
        <w:trPr>
          <w:trHeight w:val="1000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19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1.2.0.17</w:t>
            </w:r>
            <w:proofErr w:type="gramStart"/>
            <w:r w:rsidRPr="00712D1A">
              <w:rPr>
                <w:sz w:val="22"/>
                <w:szCs w:val="22"/>
              </w:rPr>
              <w:t>А</w:t>
            </w:r>
            <w:proofErr w:type="gramEnd"/>
            <w:r w:rsidRPr="00712D1A">
              <w:rPr>
                <w:sz w:val="22"/>
                <w:szCs w:val="22"/>
              </w:rPr>
              <w:t xml:space="preserve"> (1.2.0.3А)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Воспитатель, 20437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Кабинет № 4, № 48 /работа с детьми/ - 40 %;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Кабинет № 4, № 48 /проведение занятий/ - 30 %;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Кабинет № 4, № 48 /работа с ПК/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4). Кабинет № 4, № 48 /работа с документами/ - 10 %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>Световая среда (3, 4);  Напр</w:t>
            </w:r>
            <w:r w:rsidRPr="00712D1A">
              <w:t>я</w:t>
            </w:r>
            <w:r w:rsidRPr="00712D1A">
              <w:t>женность тр</w:t>
            </w:r>
            <w:r w:rsidRPr="00712D1A">
              <w:t>у</w:t>
            </w:r>
            <w:r w:rsidRPr="00712D1A">
              <w:t>дового проце</w:t>
            </w:r>
            <w:r w:rsidRPr="00712D1A">
              <w:t>с</w:t>
            </w:r>
            <w:r w:rsidRPr="00712D1A">
              <w:t>са</w:t>
            </w:r>
            <w:proofErr w:type="gramStart"/>
            <w:r w:rsidRPr="00712D1A">
              <w:t xml:space="preserve"> ;</w:t>
            </w:r>
            <w:proofErr w:type="gramEnd"/>
            <w:r w:rsidRPr="00712D1A">
              <w:t xml:space="preserve">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proofErr w:type="spellStart"/>
            <w:r w:rsidRPr="00712D1A">
              <w:t>Шарова</w:t>
            </w:r>
            <w:proofErr w:type="spellEnd"/>
            <w:r w:rsidRPr="00712D1A">
              <w:t xml:space="preserve"> Н.Е.</w:t>
            </w:r>
          </w:p>
        </w:tc>
      </w:tr>
      <w:tr w:rsidR="00712D1A" w:rsidRPr="009647F7" w:rsidTr="00712D1A">
        <w:trPr>
          <w:trHeight w:val="1000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20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1.2.0.18</w:t>
            </w:r>
            <w:proofErr w:type="gramStart"/>
            <w:r w:rsidRPr="00712D1A">
              <w:rPr>
                <w:sz w:val="22"/>
                <w:szCs w:val="22"/>
              </w:rPr>
              <w:t>А</w:t>
            </w:r>
            <w:proofErr w:type="gramEnd"/>
            <w:r w:rsidRPr="00712D1A">
              <w:rPr>
                <w:sz w:val="22"/>
                <w:szCs w:val="22"/>
              </w:rPr>
              <w:t xml:space="preserve"> (1.2.0.3А)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Воспитатель, 20437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Кабинет № 2, № 20 /работа с детьми/ - 40 %;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Кабинет № 2, № 20 /проведение занятий/ - 30 %;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Кабинет № 2, № 20 /работа с ПК/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4). Кабинет № 2, № 20 /работа с документами/ - 10 %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>Световая среда (3, 4);  Напр</w:t>
            </w:r>
            <w:r w:rsidRPr="00712D1A">
              <w:t>я</w:t>
            </w:r>
            <w:r w:rsidRPr="00712D1A">
              <w:t>женность тр</w:t>
            </w:r>
            <w:r w:rsidRPr="00712D1A">
              <w:t>у</w:t>
            </w:r>
            <w:r w:rsidRPr="00712D1A">
              <w:t>дового проце</w:t>
            </w:r>
            <w:r w:rsidRPr="00712D1A">
              <w:t>с</w:t>
            </w:r>
            <w:r w:rsidRPr="00712D1A">
              <w:t>са</w:t>
            </w:r>
            <w:proofErr w:type="gramStart"/>
            <w:r w:rsidRPr="00712D1A">
              <w:t xml:space="preserve"> ;</w:t>
            </w:r>
            <w:proofErr w:type="gramEnd"/>
            <w:r w:rsidRPr="00712D1A">
              <w:t xml:space="preserve">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r w:rsidRPr="00712D1A">
              <w:t>Лялина В.С.</w:t>
            </w:r>
          </w:p>
        </w:tc>
      </w:tr>
      <w:tr w:rsidR="00712D1A" w:rsidRPr="009647F7" w:rsidTr="00712D1A">
        <w:trPr>
          <w:trHeight w:val="1000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1.2.0.19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Воспитатель (ИЗО), 20437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 xml:space="preserve">1). Кабинет </w:t>
            </w:r>
            <w:proofErr w:type="gramStart"/>
            <w:r w:rsidRPr="00712D1A">
              <w:rPr>
                <w:i/>
                <w:sz w:val="22"/>
                <w:szCs w:val="22"/>
              </w:rPr>
              <w:t>ИЗО</w:t>
            </w:r>
            <w:proofErr w:type="gramEnd"/>
            <w:r w:rsidRPr="00712D1A">
              <w:rPr>
                <w:i/>
                <w:sz w:val="22"/>
                <w:szCs w:val="22"/>
              </w:rPr>
              <w:t xml:space="preserve"> /работа с детьми/ - 25 %;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 xml:space="preserve">2). Кабинет </w:t>
            </w:r>
            <w:proofErr w:type="gramStart"/>
            <w:r w:rsidRPr="00712D1A">
              <w:rPr>
                <w:i/>
                <w:sz w:val="22"/>
                <w:szCs w:val="22"/>
              </w:rPr>
              <w:t>ИЗО</w:t>
            </w:r>
            <w:proofErr w:type="gramEnd"/>
            <w:r w:rsidRPr="00712D1A">
              <w:rPr>
                <w:i/>
                <w:sz w:val="22"/>
                <w:szCs w:val="22"/>
              </w:rPr>
              <w:t xml:space="preserve"> /проведение тренингов/ - 12 %;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 xml:space="preserve">3). Кабинет </w:t>
            </w:r>
            <w:proofErr w:type="gramStart"/>
            <w:r w:rsidRPr="00712D1A">
              <w:rPr>
                <w:i/>
                <w:sz w:val="22"/>
                <w:szCs w:val="22"/>
              </w:rPr>
              <w:t>ИЗО</w:t>
            </w:r>
            <w:proofErr w:type="gramEnd"/>
            <w:r w:rsidRPr="00712D1A">
              <w:rPr>
                <w:i/>
                <w:sz w:val="22"/>
                <w:szCs w:val="22"/>
              </w:rPr>
              <w:t xml:space="preserve"> /работа с ПК/ - 8 %;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 xml:space="preserve">4). Кабинет </w:t>
            </w:r>
            <w:proofErr w:type="gramStart"/>
            <w:r w:rsidRPr="00712D1A">
              <w:rPr>
                <w:i/>
                <w:sz w:val="22"/>
                <w:szCs w:val="22"/>
              </w:rPr>
              <w:t>ИЗО</w:t>
            </w:r>
            <w:proofErr w:type="gramEnd"/>
            <w:r w:rsidRPr="00712D1A">
              <w:rPr>
                <w:i/>
                <w:sz w:val="22"/>
                <w:szCs w:val="22"/>
              </w:rPr>
              <w:t xml:space="preserve"> /работа с документами/ - 5 %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>Световая среда (3, 4);  Напр</w:t>
            </w:r>
            <w:r w:rsidRPr="00712D1A">
              <w:t>я</w:t>
            </w:r>
            <w:r w:rsidRPr="00712D1A">
              <w:t>женность тр</w:t>
            </w:r>
            <w:r w:rsidRPr="00712D1A">
              <w:t>у</w:t>
            </w:r>
            <w:r w:rsidRPr="00712D1A">
              <w:t>дового проце</w:t>
            </w:r>
            <w:r w:rsidRPr="00712D1A">
              <w:t>с</w:t>
            </w:r>
            <w:r w:rsidRPr="00712D1A">
              <w:t>са</w:t>
            </w:r>
            <w:proofErr w:type="gramStart"/>
            <w:r w:rsidRPr="00712D1A">
              <w:t xml:space="preserve"> ;</w:t>
            </w:r>
            <w:proofErr w:type="gramEnd"/>
            <w:r w:rsidRPr="00712D1A">
              <w:t xml:space="preserve">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proofErr w:type="spellStart"/>
            <w:r w:rsidRPr="00712D1A">
              <w:t>Заляева</w:t>
            </w:r>
            <w:proofErr w:type="spellEnd"/>
            <w:r w:rsidRPr="00712D1A">
              <w:t xml:space="preserve"> Р.Р.</w:t>
            </w:r>
          </w:p>
        </w:tc>
      </w:tr>
      <w:tr w:rsidR="00712D1A" w:rsidRPr="009647F7" w:rsidTr="00712D1A">
        <w:trPr>
          <w:trHeight w:val="1000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22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1.2.0.20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Воспитатель (по обучению тата</w:t>
            </w:r>
            <w:r w:rsidRPr="00712D1A">
              <w:rPr>
                <w:sz w:val="22"/>
                <w:szCs w:val="22"/>
              </w:rPr>
              <w:t>р</w:t>
            </w:r>
            <w:r w:rsidRPr="00712D1A">
              <w:rPr>
                <w:sz w:val="22"/>
                <w:szCs w:val="22"/>
              </w:rPr>
              <w:t>скому языку), 20437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Кабинет № 53 /работа с детьми/ - 50 %;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Кабинет № 53 /работа с документами/ - 25 %;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Кабинет № 53 /работа с ПК/ - 15 %;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4). Кабинет № 53 /подготовительно-заключительное время/ - 10 %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>Световая среда (2, 3);  Напр</w:t>
            </w:r>
            <w:r w:rsidRPr="00712D1A">
              <w:t>я</w:t>
            </w:r>
            <w:r w:rsidRPr="00712D1A">
              <w:t>женность тр</w:t>
            </w:r>
            <w:r w:rsidRPr="00712D1A">
              <w:t>у</w:t>
            </w:r>
            <w:r w:rsidRPr="00712D1A">
              <w:t>дового проце</w:t>
            </w:r>
            <w:r w:rsidRPr="00712D1A">
              <w:t>с</w:t>
            </w:r>
            <w:r w:rsidRPr="00712D1A">
              <w:t>са</w:t>
            </w:r>
            <w:proofErr w:type="gramStart"/>
            <w:r w:rsidRPr="00712D1A">
              <w:t xml:space="preserve"> ;</w:t>
            </w:r>
            <w:proofErr w:type="gramEnd"/>
            <w:r w:rsidRPr="00712D1A">
              <w:t xml:space="preserve">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proofErr w:type="spellStart"/>
            <w:r w:rsidRPr="00712D1A">
              <w:t>Садртдинова</w:t>
            </w:r>
            <w:proofErr w:type="spellEnd"/>
            <w:r w:rsidRPr="00712D1A">
              <w:t xml:space="preserve"> Э.Р.</w:t>
            </w:r>
          </w:p>
        </w:tc>
      </w:tr>
      <w:tr w:rsidR="00712D1A" w:rsidRPr="009647F7" w:rsidTr="00712D1A">
        <w:trPr>
          <w:trHeight w:val="1000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23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1.2.0.21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Воспитатель (по обучению тата</w:t>
            </w:r>
            <w:r w:rsidRPr="00712D1A">
              <w:rPr>
                <w:sz w:val="22"/>
                <w:szCs w:val="22"/>
              </w:rPr>
              <w:t>р</w:t>
            </w:r>
            <w:r w:rsidRPr="00712D1A">
              <w:rPr>
                <w:sz w:val="22"/>
                <w:szCs w:val="22"/>
              </w:rPr>
              <w:t>скому языку), 20437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Кабинет № 54 /работа с детьми/ - 50 %;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Кабинет № 54 /работа с документами/ - 25 %;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Кабинет № 54 /работа с ПК/ - 15 %;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4). Кабинет № 54 /подготовительно-заключительное время/ - 10 %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>Световая среда (2, 3);  Напр</w:t>
            </w:r>
            <w:r w:rsidRPr="00712D1A">
              <w:t>я</w:t>
            </w:r>
            <w:r w:rsidRPr="00712D1A">
              <w:t>женность тр</w:t>
            </w:r>
            <w:r w:rsidRPr="00712D1A">
              <w:t>у</w:t>
            </w:r>
            <w:r w:rsidRPr="00712D1A">
              <w:t>дового проце</w:t>
            </w:r>
            <w:r w:rsidRPr="00712D1A">
              <w:t>с</w:t>
            </w:r>
            <w:r w:rsidRPr="00712D1A">
              <w:t>са</w:t>
            </w:r>
            <w:proofErr w:type="gramStart"/>
            <w:r w:rsidRPr="00712D1A">
              <w:t xml:space="preserve"> ;</w:t>
            </w:r>
            <w:proofErr w:type="gramEnd"/>
            <w:r w:rsidRPr="00712D1A">
              <w:t xml:space="preserve">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r w:rsidRPr="00712D1A">
              <w:t>Головатая В.Х.</w:t>
            </w:r>
          </w:p>
        </w:tc>
      </w:tr>
      <w:tr w:rsidR="00712D1A" w:rsidRPr="009647F7" w:rsidTr="00712D1A">
        <w:trPr>
          <w:trHeight w:val="1000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24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1.2.0.22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Воспитатель (ба</w:t>
            </w:r>
            <w:r w:rsidRPr="00712D1A">
              <w:rPr>
                <w:sz w:val="22"/>
                <w:szCs w:val="22"/>
              </w:rPr>
              <w:t>с</w:t>
            </w:r>
            <w:r w:rsidRPr="00712D1A">
              <w:rPr>
                <w:sz w:val="22"/>
                <w:szCs w:val="22"/>
              </w:rPr>
              <w:t>сейн), 20437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Кабинет №8 /проведение практических занятий/ - 40 %;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Кабинет №8 /наблюдение/ - 30 %;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Кабинет №8 /работа с документами/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4). Кабинет №8 /подготовительно-заключительное время/ - 10 %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>Световая среда (3);  Напряже</w:t>
            </w:r>
            <w:r w:rsidRPr="00712D1A">
              <w:t>н</w:t>
            </w:r>
            <w:r w:rsidRPr="00712D1A">
              <w:t>ность трудов</w:t>
            </w:r>
            <w:r w:rsidRPr="00712D1A">
              <w:t>о</w:t>
            </w:r>
            <w:r w:rsidRPr="00712D1A">
              <w:t>го процесса</w:t>
            </w:r>
            <w:proofErr w:type="gramStart"/>
            <w:r w:rsidRPr="00712D1A">
              <w:t xml:space="preserve"> ;</w:t>
            </w:r>
            <w:proofErr w:type="gramEnd"/>
            <w:r w:rsidRPr="00712D1A">
              <w:t xml:space="preserve">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r w:rsidRPr="00712D1A">
              <w:t>Денисова Ю.С.</w:t>
            </w:r>
          </w:p>
        </w:tc>
      </w:tr>
      <w:tr w:rsidR="00712D1A" w:rsidRPr="009647F7" w:rsidTr="00712D1A">
        <w:trPr>
          <w:trHeight w:val="1000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25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1.2.0.23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Учитель-логопед, 27250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4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Кабинет № 65 /проведение занятий/ - 35 %;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Кабинет № 65 /работа с документами/ - 15 %;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Кабинет № 65 /работа с ПК/ - 10 %;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4). Кабинет № 65 /работа у доски/ - 5 %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>Световая среда (2, 3, 4);  Н</w:t>
            </w:r>
            <w:r w:rsidRPr="00712D1A">
              <w:t>а</w:t>
            </w:r>
            <w:r w:rsidRPr="00712D1A">
              <w:t>пряженность трудового пр</w:t>
            </w:r>
            <w:r w:rsidRPr="00712D1A">
              <w:t>о</w:t>
            </w:r>
            <w:r w:rsidRPr="00712D1A">
              <w:t>цесса</w:t>
            </w:r>
            <w:proofErr w:type="gramStart"/>
            <w:r w:rsidRPr="00712D1A">
              <w:t xml:space="preserve"> ;</w:t>
            </w:r>
            <w:proofErr w:type="gramEnd"/>
            <w:r w:rsidRPr="00712D1A">
              <w:t xml:space="preserve">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r w:rsidRPr="00712D1A">
              <w:t>Тарасова В.Ю.;</w:t>
            </w:r>
          </w:p>
          <w:p w:rsidR="00712D1A" w:rsidRPr="00712D1A" w:rsidRDefault="00712D1A" w:rsidP="0065289A">
            <w:pPr>
              <w:jc w:val="center"/>
            </w:pPr>
            <w:r w:rsidRPr="00712D1A">
              <w:t>Минкина Л.Э.;</w:t>
            </w:r>
          </w:p>
          <w:p w:rsidR="00712D1A" w:rsidRPr="00712D1A" w:rsidRDefault="00712D1A" w:rsidP="0065289A">
            <w:pPr>
              <w:jc w:val="center"/>
            </w:pPr>
            <w:proofErr w:type="spellStart"/>
            <w:r w:rsidRPr="00712D1A">
              <w:t>Деусова</w:t>
            </w:r>
            <w:proofErr w:type="spellEnd"/>
            <w:r w:rsidRPr="00712D1A">
              <w:t xml:space="preserve"> М.А.;</w:t>
            </w:r>
          </w:p>
          <w:p w:rsidR="00712D1A" w:rsidRPr="00712D1A" w:rsidRDefault="00712D1A" w:rsidP="0065289A">
            <w:pPr>
              <w:jc w:val="center"/>
            </w:pPr>
            <w:proofErr w:type="spellStart"/>
            <w:r w:rsidRPr="00712D1A">
              <w:t>Сайдбаталова</w:t>
            </w:r>
            <w:proofErr w:type="spellEnd"/>
            <w:r w:rsidRPr="00712D1A">
              <w:t xml:space="preserve"> Г.А.</w:t>
            </w:r>
          </w:p>
        </w:tc>
      </w:tr>
      <w:tr w:rsidR="00712D1A" w:rsidRPr="009647F7" w:rsidTr="00712D1A">
        <w:trPr>
          <w:trHeight w:val="1000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26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1.2.0.24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Педагог-психолог, 25484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Кабинет № 62 /работа с детьми/ - 50 %;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Кабинет № 62 /проведение психологических тренингов/ - 25 %;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Кабинет № 62 /работа с ПК/ - 15 %;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4). Кабинет № 62 /работа с документами/ - 10 %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>Световая среда (3, 4);  Напр</w:t>
            </w:r>
            <w:r w:rsidRPr="00712D1A">
              <w:t>я</w:t>
            </w:r>
            <w:r w:rsidRPr="00712D1A">
              <w:t>женность тр</w:t>
            </w:r>
            <w:r w:rsidRPr="00712D1A">
              <w:t>у</w:t>
            </w:r>
            <w:r w:rsidRPr="00712D1A">
              <w:t>дового проце</w:t>
            </w:r>
            <w:r w:rsidRPr="00712D1A">
              <w:t>с</w:t>
            </w:r>
            <w:r w:rsidRPr="00712D1A">
              <w:t>са</w:t>
            </w:r>
            <w:proofErr w:type="gramStart"/>
            <w:r w:rsidRPr="00712D1A">
              <w:t xml:space="preserve"> ;</w:t>
            </w:r>
            <w:proofErr w:type="gramEnd"/>
            <w:r w:rsidRPr="00712D1A">
              <w:t xml:space="preserve">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r w:rsidRPr="00712D1A">
              <w:t>Шувалова А.Н.</w:t>
            </w:r>
          </w:p>
        </w:tc>
      </w:tr>
      <w:tr w:rsidR="00712D1A" w:rsidRPr="009647F7" w:rsidTr="00712D1A">
        <w:trPr>
          <w:trHeight w:val="1000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27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1.2.0.25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Музыкальный р</w:t>
            </w:r>
            <w:r w:rsidRPr="00712D1A">
              <w:rPr>
                <w:sz w:val="22"/>
                <w:szCs w:val="22"/>
              </w:rPr>
              <w:t>у</w:t>
            </w:r>
            <w:r w:rsidRPr="00712D1A">
              <w:rPr>
                <w:sz w:val="22"/>
                <w:szCs w:val="22"/>
              </w:rPr>
              <w:t>ководитель, 24255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3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Кабинет № 32 /проведение занятий/ - 55 %;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Кабинет № 32 /работа с документами/ - 12 %;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Кабинет № 32 /работа с ПК/ - 8 %;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4). Кабинет № 32 /подготовительно-заключительное время/ - 5 %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>Световая среда (2, 3);  Напр</w:t>
            </w:r>
            <w:r w:rsidRPr="00712D1A">
              <w:t>я</w:t>
            </w:r>
            <w:r w:rsidRPr="00712D1A">
              <w:t>женность тр</w:t>
            </w:r>
            <w:r w:rsidRPr="00712D1A">
              <w:t>у</w:t>
            </w:r>
            <w:r w:rsidRPr="00712D1A">
              <w:t>дового проце</w:t>
            </w:r>
            <w:r w:rsidRPr="00712D1A">
              <w:t>с</w:t>
            </w:r>
            <w:r w:rsidRPr="00712D1A">
              <w:t>са</w:t>
            </w:r>
            <w:proofErr w:type="gramStart"/>
            <w:r w:rsidRPr="00712D1A">
              <w:t xml:space="preserve"> ;</w:t>
            </w:r>
            <w:proofErr w:type="gramEnd"/>
            <w:r w:rsidRPr="00712D1A">
              <w:t xml:space="preserve">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r w:rsidRPr="00712D1A">
              <w:t>Абашева Ю.А.;</w:t>
            </w:r>
          </w:p>
          <w:p w:rsidR="00712D1A" w:rsidRPr="00712D1A" w:rsidRDefault="00712D1A" w:rsidP="0065289A">
            <w:pPr>
              <w:jc w:val="center"/>
            </w:pPr>
            <w:proofErr w:type="spellStart"/>
            <w:r w:rsidRPr="00712D1A">
              <w:t>Морякова</w:t>
            </w:r>
            <w:proofErr w:type="spellEnd"/>
            <w:r w:rsidRPr="00712D1A">
              <w:t xml:space="preserve"> С.С.;</w:t>
            </w:r>
          </w:p>
          <w:p w:rsidR="00712D1A" w:rsidRPr="00712D1A" w:rsidRDefault="00712D1A" w:rsidP="0065289A">
            <w:pPr>
              <w:jc w:val="center"/>
            </w:pPr>
            <w:r w:rsidRPr="00712D1A">
              <w:t>Белоусова О.А.</w:t>
            </w:r>
          </w:p>
        </w:tc>
      </w:tr>
      <w:tr w:rsidR="00712D1A" w:rsidRPr="009647F7" w:rsidTr="00712D1A">
        <w:trPr>
          <w:trHeight w:val="139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28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1.2.0.26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Инструктор по физической кул</w:t>
            </w:r>
            <w:r w:rsidRPr="00712D1A">
              <w:rPr>
                <w:sz w:val="22"/>
                <w:szCs w:val="22"/>
              </w:rPr>
              <w:t>ь</w:t>
            </w:r>
            <w:r w:rsidRPr="00712D1A">
              <w:rPr>
                <w:sz w:val="22"/>
                <w:szCs w:val="22"/>
              </w:rPr>
              <w:t>туре (плаванию), 23177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Кабинет № 40 /проведение занятий/ - 50 %;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Кабинет № 40 /работа с документами/ - 25 %;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Кабинет № 40 /работа с ПК/ - 15 %;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4). Кабинет № 40 /подготовительно-заключительное время/ - 10 %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>Световая среда (2, 3);  Напр</w:t>
            </w:r>
            <w:r w:rsidRPr="00712D1A">
              <w:t>я</w:t>
            </w:r>
            <w:r w:rsidRPr="00712D1A">
              <w:t>женность тр</w:t>
            </w:r>
            <w:r w:rsidRPr="00712D1A">
              <w:t>у</w:t>
            </w:r>
            <w:r w:rsidRPr="00712D1A">
              <w:t>дового проце</w:t>
            </w:r>
            <w:r w:rsidRPr="00712D1A">
              <w:t>с</w:t>
            </w:r>
            <w:r w:rsidRPr="00712D1A">
              <w:lastRenderedPageBreak/>
              <w:t>са</w:t>
            </w:r>
            <w:proofErr w:type="gramStart"/>
            <w:r w:rsidRPr="00712D1A">
              <w:t xml:space="preserve"> ;</w:t>
            </w:r>
            <w:proofErr w:type="gramEnd"/>
            <w:r w:rsidRPr="00712D1A">
              <w:t xml:space="preserve">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proofErr w:type="spellStart"/>
            <w:r w:rsidRPr="00712D1A">
              <w:lastRenderedPageBreak/>
              <w:t>Черемина</w:t>
            </w:r>
            <w:proofErr w:type="spellEnd"/>
            <w:r w:rsidRPr="00712D1A">
              <w:t xml:space="preserve"> М.А.</w:t>
            </w:r>
          </w:p>
        </w:tc>
      </w:tr>
      <w:tr w:rsidR="00712D1A" w:rsidRPr="009647F7" w:rsidTr="00712D1A">
        <w:trPr>
          <w:trHeight w:val="229"/>
          <w:jc w:val="center"/>
        </w:trPr>
        <w:tc>
          <w:tcPr>
            <w:tcW w:w="15814" w:type="dxa"/>
            <w:gridSpan w:val="8"/>
            <w:vAlign w:val="center"/>
          </w:tcPr>
          <w:p w:rsidR="00712D1A" w:rsidRPr="00712D1A" w:rsidRDefault="00712D1A" w:rsidP="0065289A">
            <w:pPr>
              <w:jc w:val="center"/>
            </w:pPr>
            <w:r w:rsidRPr="00712D1A">
              <w:rPr>
                <w:b/>
                <w:sz w:val="22"/>
                <w:szCs w:val="22"/>
              </w:rPr>
              <w:lastRenderedPageBreak/>
              <w:t>3. Учебно-вспомогательный персонал</w:t>
            </w:r>
          </w:p>
        </w:tc>
      </w:tr>
      <w:tr w:rsidR="00712D1A" w:rsidRPr="009647F7" w:rsidTr="00712D1A">
        <w:trPr>
          <w:trHeight w:val="1000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29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1.3.0.1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Секретарь-машинистка, 26353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Кабинет № 49 /работа с ПК/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Кабинет № 49 /работа с документами/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Кабинет № 49 /телефонные переговоры/ - 5 %;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4). Кабинет № 49 /подготовительно-заключительное время/ - 5 %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 xml:space="preserve">Световая среда (1, 2);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proofErr w:type="spellStart"/>
            <w:r w:rsidRPr="00712D1A">
              <w:t>Буторина</w:t>
            </w:r>
            <w:proofErr w:type="spellEnd"/>
            <w:r w:rsidRPr="00712D1A">
              <w:t xml:space="preserve"> Э.В.</w:t>
            </w:r>
          </w:p>
        </w:tc>
      </w:tr>
      <w:tr w:rsidR="00712D1A" w:rsidRPr="009647F7" w:rsidTr="00712D1A">
        <w:trPr>
          <w:trHeight w:val="139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30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1.3.0.2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Старшая мед</w:t>
            </w:r>
            <w:r w:rsidRPr="00712D1A">
              <w:rPr>
                <w:sz w:val="22"/>
                <w:szCs w:val="22"/>
              </w:rPr>
              <w:t>и</w:t>
            </w:r>
            <w:r w:rsidRPr="00712D1A">
              <w:rPr>
                <w:sz w:val="22"/>
                <w:szCs w:val="22"/>
              </w:rPr>
              <w:t>цинская сестра, 24038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 xml:space="preserve">1). Кабинет № 15 /медицинские мероприятия, </w:t>
            </w:r>
            <w:proofErr w:type="spellStart"/>
            <w:r w:rsidRPr="00712D1A">
              <w:rPr>
                <w:i/>
                <w:sz w:val="22"/>
                <w:szCs w:val="22"/>
              </w:rPr>
              <w:t>мед</w:t>
            </w:r>
            <w:proofErr w:type="gramStart"/>
            <w:r w:rsidRPr="00712D1A">
              <w:rPr>
                <w:i/>
                <w:sz w:val="22"/>
                <w:szCs w:val="22"/>
              </w:rPr>
              <w:t>.п</w:t>
            </w:r>
            <w:proofErr w:type="gramEnd"/>
            <w:r w:rsidRPr="00712D1A">
              <w:rPr>
                <w:i/>
                <w:sz w:val="22"/>
                <w:szCs w:val="22"/>
              </w:rPr>
              <w:t>омощь</w:t>
            </w:r>
            <w:proofErr w:type="spellEnd"/>
            <w:r w:rsidRPr="00712D1A">
              <w:rPr>
                <w:i/>
                <w:sz w:val="22"/>
                <w:szCs w:val="22"/>
              </w:rPr>
              <w:t>/ - 30 %;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Кабинет № 15 /работа с ПК/ - 25 %;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Кабинет № 15 /работа с документами/ - 15 %;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4). Кабинет № 15 /осмотр детей/ - 10 %;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5). Кабинет № 15 /вакцинация/ - 10 %;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6). Кабинет № 15 /приготовление растворов/ - 10 %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proofErr w:type="gramStart"/>
            <w:r w:rsidRPr="00712D1A">
              <w:t>Химический</w:t>
            </w:r>
            <w:proofErr w:type="gramEnd"/>
            <w:r w:rsidRPr="00712D1A">
              <w:t xml:space="preserve"> (5);  Биолог</w:t>
            </w:r>
            <w:r w:rsidRPr="00712D1A">
              <w:t>и</w:t>
            </w:r>
            <w:r w:rsidRPr="00712D1A">
              <w:t xml:space="preserve">ческий (5);  Световая среда (2, 3, 4, 5);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proofErr w:type="spellStart"/>
            <w:r w:rsidRPr="00712D1A">
              <w:t>Кашицына</w:t>
            </w:r>
            <w:proofErr w:type="spellEnd"/>
            <w:r w:rsidRPr="00712D1A">
              <w:t xml:space="preserve"> Н.В.</w:t>
            </w:r>
          </w:p>
        </w:tc>
      </w:tr>
      <w:tr w:rsidR="00712D1A" w:rsidRPr="009647F7" w:rsidTr="00712D1A">
        <w:trPr>
          <w:trHeight w:val="1000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31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1.3.0.3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Медицинская с</w:t>
            </w:r>
            <w:r w:rsidRPr="00712D1A">
              <w:rPr>
                <w:sz w:val="22"/>
                <w:szCs w:val="22"/>
              </w:rPr>
              <w:t>е</w:t>
            </w:r>
            <w:r w:rsidRPr="00712D1A">
              <w:rPr>
                <w:sz w:val="22"/>
                <w:szCs w:val="22"/>
              </w:rPr>
              <w:t>стра (бассейн), 24038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Бассейн /контроль во время занятий, наблюдение/ - 40 %;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Кабинет № 10/2, бассейн /осмотр детей перед занятиями в бассе</w:t>
            </w:r>
            <w:r w:rsidRPr="00712D1A">
              <w:rPr>
                <w:i/>
                <w:sz w:val="22"/>
                <w:szCs w:val="22"/>
              </w:rPr>
              <w:t>й</w:t>
            </w:r>
            <w:r w:rsidRPr="00712D1A">
              <w:rPr>
                <w:i/>
                <w:sz w:val="22"/>
                <w:szCs w:val="22"/>
              </w:rPr>
              <w:t>не/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Кабинет № 10/2 /оказание первой помощи/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4). Кабинет № 10/2 /контроль растворов/ - 20 %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>Тяжесть труд</w:t>
            </w:r>
            <w:r w:rsidRPr="00712D1A">
              <w:t>о</w:t>
            </w:r>
            <w:r w:rsidRPr="00712D1A">
              <w:t>вого процесса</w:t>
            </w:r>
            <w:proofErr w:type="gramStart"/>
            <w:r w:rsidRPr="00712D1A">
              <w:t xml:space="preserve"> ;</w:t>
            </w:r>
            <w:proofErr w:type="gramEnd"/>
            <w:r w:rsidRPr="00712D1A">
              <w:t xml:space="preserve">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r w:rsidRPr="00712D1A">
              <w:t>Архипова Е.Ю.</w:t>
            </w:r>
          </w:p>
        </w:tc>
      </w:tr>
      <w:tr w:rsidR="00712D1A" w:rsidRPr="009647F7" w:rsidTr="00712D1A">
        <w:trPr>
          <w:trHeight w:val="1000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32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1.3.0.4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Специалист по обслуживанию ЭВТ (техник, и</w:t>
            </w:r>
            <w:r w:rsidRPr="00712D1A">
              <w:rPr>
                <w:sz w:val="22"/>
                <w:szCs w:val="22"/>
              </w:rPr>
              <w:t>н</w:t>
            </w:r>
            <w:r w:rsidRPr="00712D1A">
              <w:rPr>
                <w:sz w:val="22"/>
                <w:szCs w:val="22"/>
              </w:rPr>
              <w:t>женер, оператор), отсутствует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0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Кабинеты /обслуживание оргтехники/ - 10 %;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Кабинеты /обслуживание ПК сотрудников/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Кабинеты /обслуживание сетей/ - 20 %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 xml:space="preserve">Световая среда (2);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proofErr w:type="spellStart"/>
            <w:r w:rsidRPr="00712D1A">
              <w:t>Долотов</w:t>
            </w:r>
            <w:proofErr w:type="spellEnd"/>
            <w:r w:rsidRPr="00712D1A">
              <w:t xml:space="preserve"> Р.Н.</w:t>
            </w:r>
          </w:p>
        </w:tc>
      </w:tr>
      <w:tr w:rsidR="00712D1A" w:rsidRPr="009647F7" w:rsidTr="00712D1A">
        <w:trPr>
          <w:trHeight w:val="1000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33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1.3.0.5</w:t>
            </w:r>
            <w:proofErr w:type="gramStart"/>
            <w:r w:rsidRPr="00712D1A">
              <w:rPr>
                <w:sz w:val="22"/>
                <w:szCs w:val="22"/>
              </w:rPr>
              <w:t>А</w:t>
            </w:r>
            <w:proofErr w:type="gramEnd"/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Младший восп</w:t>
            </w:r>
            <w:r w:rsidRPr="00712D1A">
              <w:rPr>
                <w:sz w:val="22"/>
                <w:szCs w:val="22"/>
              </w:rPr>
              <w:t>и</w:t>
            </w:r>
            <w:r w:rsidRPr="00712D1A">
              <w:rPr>
                <w:sz w:val="22"/>
                <w:szCs w:val="22"/>
              </w:rPr>
              <w:t>татель, 24236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Кабинет № 29 /уборка помещений/ - 40 %;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Кабинет № 29 /организация питания/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Кабинет № 29 /помощь воспитателю/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4). Кабинет № 29 /подготовительно-заключительное время/ - 10 %;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5). Открытая территория /вынос мусора/ - 10 %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>Тяжесть труд</w:t>
            </w:r>
            <w:r w:rsidRPr="00712D1A">
              <w:t>о</w:t>
            </w:r>
            <w:r w:rsidRPr="00712D1A">
              <w:t>вого процесса</w:t>
            </w:r>
            <w:proofErr w:type="gramStart"/>
            <w:r w:rsidRPr="00712D1A">
              <w:t xml:space="preserve"> ;</w:t>
            </w:r>
            <w:proofErr w:type="gramEnd"/>
            <w:r w:rsidRPr="00712D1A">
              <w:t xml:space="preserve">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r w:rsidRPr="00712D1A">
              <w:t>Скоробогатова А.В.</w:t>
            </w:r>
          </w:p>
        </w:tc>
      </w:tr>
      <w:tr w:rsidR="00712D1A" w:rsidRPr="009647F7" w:rsidTr="00712D1A">
        <w:trPr>
          <w:trHeight w:val="1000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34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1.3.0.6</w:t>
            </w:r>
            <w:proofErr w:type="gramStart"/>
            <w:r w:rsidRPr="00712D1A">
              <w:rPr>
                <w:sz w:val="22"/>
                <w:szCs w:val="22"/>
              </w:rPr>
              <w:t>А</w:t>
            </w:r>
            <w:proofErr w:type="gramEnd"/>
            <w:r w:rsidRPr="00712D1A">
              <w:rPr>
                <w:sz w:val="22"/>
                <w:szCs w:val="22"/>
              </w:rPr>
              <w:t xml:space="preserve"> (1.3.0.5А)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Младший восп</w:t>
            </w:r>
            <w:r w:rsidRPr="00712D1A">
              <w:rPr>
                <w:sz w:val="22"/>
                <w:szCs w:val="22"/>
              </w:rPr>
              <w:t>и</w:t>
            </w:r>
            <w:r w:rsidRPr="00712D1A">
              <w:rPr>
                <w:sz w:val="22"/>
                <w:szCs w:val="22"/>
              </w:rPr>
              <w:t>татель, 24236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Кабинет № 48 /уборка помещений/ - 40 %;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Кабинет № 48 /организация питания/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Кабинет № 48 /помощь воспитателю/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4). Кабинет № 48 /подготовительно-заключительное время/ - 10 %;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5). Открытая территория /вынос мусора/ - 10 %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>Тяжесть труд</w:t>
            </w:r>
            <w:r w:rsidRPr="00712D1A">
              <w:t>о</w:t>
            </w:r>
            <w:r w:rsidRPr="00712D1A">
              <w:t>вого процесса</w:t>
            </w:r>
            <w:proofErr w:type="gramStart"/>
            <w:r w:rsidRPr="00712D1A">
              <w:t xml:space="preserve"> ;</w:t>
            </w:r>
            <w:proofErr w:type="gramEnd"/>
            <w:r w:rsidRPr="00712D1A">
              <w:t xml:space="preserve">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proofErr w:type="spellStart"/>
            <w:r w:rsidRPr="00712D1A">
              <w:t>Горшунова</w:t>
            </w:r>
            <w:proofErr w:type="spellEnd"/>
            <w:r w:rsidRPr="00712D1A">
              <w:t xml:space="preserve"> Р.И.</w:t>
            </w:r>
          </w:p>
        </w:tc>
      </w:tr>
      <w:tr w:rsidR="00712D1A" w:rsidRPr="009647F7" w:rsidTr="00712D1A">
        <w:trPr>
          <w:trHeight w:val="1000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lastRenderedPageBreak/>
              <w:t>35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1.3.0.7</w:t>
            </w:r>
            <w:proofErr w:type="gramStart"/>
            <w:r w:rsidRPr="00712D1A">
              <w:rPr>
                <w:sz w:val="22"/>
                <w:szCs w:val="22"/>
              </w:rPr>
              <w:t>А</w:t>
            </w:r>
            <w:proofErr w:type="gramEnd"/>
            <w:r w:rsidRPr="00712D1A">
              <w:rPr>
                <w:sz w:val="22"/>
                <w:szCs w:val="22"/>
              </w:rPr>
              <w:t xml:space="preserve"> (1.3.0.5А)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Младший восп</w:t>
            </w:r>
            <w:r w:rsidRPr="00712D1A">
              <w:rPr>
                <w:sz w:val="22"/>
                <w:szCs w:val="22"/>
              </w:rPr>
              <w:t>и</w:t>
            </w:r>
            <w:r w:rsidRPr="00712D1A">
              <w:rPr>
                <w:sz w:val="22"/>
                <w:szCs w:val="22"/>
              </w:rPr>
              <w:t>татель, 24236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Кабинет № 35 /уборка помещений/ - 40 %;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Кабинет № 35 /организация питания/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Кабинет № 35 /помощь воспитателю/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4). Кабинет № 35 /подготовительно-заключительное время/ - 10 %;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5). Открытая территория /вынос мусора/ - 10 %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>Тяжесть труд</w:t>
            </w:r>
            <w:r w:rsidRPr="00712D1A">
              <w:t>о</w:t>
            </w:r>
            <w:r w:rsidRPr="00712D1A">
              <w:t>вого процесса</w:t>
            </w:r>
            <w:proofErr w:type="gramStart"/>
            <w:r w:rsidRPr="00712D1A">
              <w:t xml:space="preserve"> ;</w:t>
            </w:r>
            <w:proofErr w:type="gramEnd"/>
            <w:r w:rsidRPr="00712D1A">
              <w:t xml:space="preserve">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proofErr w:type="spellStart"/>
            <w:r w:rsidRPr="00712D1A">
              <w:t>Хисамутдинова</w:t>
            </w:r>
            <w:proofErr w:type="spellEnd"/>
            <w:r w:rsidRPr="00712D1A">
              <w:t xml:space="preserve"> Г.Р.</w:t>
            </w:r>
          </w:p>
        </w:tc>
      </w:tr>
      <w:tr w:rsidR="00712D1A" w:rsidRPr="009647F7" w:rsidTr="00712D1A">
        <w:trPr>
          <w:trHeight w:val="1000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36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1.3.0.8</w:t>
            </w:r>
            <w:proofErr w:type="gramStart"/>
            <w:r w:rsidRPr="00712D1A">
              <w:rPr>
                <w:sz w:val="22"/>
                <w:szCs w:val="22"/>
              </w:rPr>
              <w:t>А</w:t>
            </w:r>
            <w:proofErr w:type="gramEnd"/>
            <w:r w:rsidRPr="00712D1A">
              <w:rPr>
                <w:sz w:val="22"/>
                <w:szCs w:val="22"/>
              </w:rPr>
              <w:t xml:space="preserve"> (1.3.0.5А)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Младший восп</w:t>
            </w:r>
            <w:r w:rsidRPr="00712D1A">
              <w:rPr>
                <w:sz w:val="22"/>
                <w:szCs w:val="22"/>
              </w:rPr>
              <w:t>и</w:t>
            </w:r>
            <w:r w:rsidRPr="00712D1A">
              <w:rPr>
                <w:sz w:val="22"/>
                <w:szCs w:val="22"/>
              </w:rPr>
              <w:t>татель, 24236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Кабинет № 18 /уборка помещений/ - 40 %;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Кабинет № 18 /организация питания/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Кабинет № 18 /помощь воспитателю/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4). Кабинет № 18 /подготовительно-заключительное время/ - 10 %;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5). Открытая территория /вынос мусора/ - 10 %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>Тяжесть труд</w:t>
            </w:r>
            <w:r w:rsidRPr="00712D1A">
              <w:t>о</w:t>
            </w:r>
            <w:r w:rsidRPr="00712D1A">
              <w:t>вого процесса</w:t>
            </w:r>
            <w:proofErr w:type="gramStart"/>
            <w:r w:rsidRPr="00712D1A">
              <w:t xml:space="preserve"> ;</w:t>
            </w:r>
            <w:proofErr w:type="gramEnd"/>
            <w:r w:rsidRPr="00712D1A">
              <w:t xml:space="preserve">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r w:rsidRPr="00712D1A">
              <w:t>Азизова Р.З.</w:t>
            </w:r>
          </w:p>
        </w:tc>
      </w:tr>
      <w:tr w:rsidR="00712D1A" w:rsidRPr="009647F7" w:rsidTr="00712D1A">
        <w:trPr>
          <w:trHeight w:val="1000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37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1.3.0.9</w:t>
            </w:r>
            <w:proofErr w:type="gramStart"/>
            <w:r w:rsidRPr="00712D1A">
              <w:rPr>
                <w:sz w:val="22"/>
                <w:szCs w:val="22"/>
              </w:rPr>
              <w:t>А</w:t>
            </w:r>
            <w:proofErr w:type="gramEnd"/>
            <w:r w:rsidRPr="00712D1A">
              <w:rPr>
                <w:sz w:val="22"/>
                <w:szCs w:val="22"/>
              </w:rPr>
              <w:t xml:space="preserve"> (1.3.0.5А)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Младший восп</w:t>
            </w:r>
            <w:r w:rsidRPr="00712D1A">
              <w:rPr>
                <w:sz w:val="22"/>
                <w:szCs w:val="22"/>
              </w:rPr>
              <w:t>и</w:t>
            </w:r>
            <w:r w:rsidRPr="00712D1A">
              <w:rPr>
                <w:sz w:val="22"/>
                <w:szCs w:val="22"/>
              </w:rPr>
              <w:t>татель, 24236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Кабинет № 41 /уборка помещений/ - 40 %;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Кабинет № 41 /организация питания/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Кабинет № 41 /помощь воспитателю/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4). Кабинет № 41 /подготовительно-заключительное время/ - 10 %;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5). Открытая территория /вынос мусора/ - 10 %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>Тяжесть труд</w:t>
            </w:r>
            <w:r w:rsidRPr="00712D1A">
              <w:t>о</w:t>
            </w:r>
            <w:r w:rsidRPr="00712D1A">
              <w:t>вого процесса</w:t>
            </w:r>
            <w:proofErr w:type="gramStart"/>
            <w:r w:rsidRPr="00712D1A">
              <w:t xml:space="preserve"> ;</w:t>
            </w:r>
            <w:proofErr w:type="gramEnd"/>
            <w:r w:rsidRPr="00712D1A">
              <w:t xml:space="preserve">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proofErr w:type="spellStart"/>
            <w:r w:rsidRPr="00712D1A">
              <w:t>Латыпова</w:t>
            </w:r>
            <w:proofErr w:type="spellEnd"/>
            <w:r w:rsidRPr="00712D1A">
              <w:t xml:space="preserve"> Р.К.</w:t>
            </w:r>
          </w:p>
        </w:tc>
      </w:tr>
      <w:tr w:rsidR="00712D1A" w:rsidRPr="009647F7" w:rsidTr="00712D1A">
        <w:trPr>
          <w:trHeight w:val="1000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38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1.3.0.10</w:t>
            </w:r>
            <w:proofErr w:type="gramStart"/>
            <w:r w:rsidRPr="00712D1A">
              <w:rPr>
                <w:sz w:val="22"/>
                <w:szCs w:val="22"/>
              </w:rPr>
              <w:t>А</w:t>
            </w:r>
            <w:proofErr w:type="gramEnd"/>
            <w:r w:rsidRPr="00712D1A">
              <w:rPr>
                <w:sz w:val="22"/>
                <w:szCs w:val="22"/>
              </w:rPr>
              <w:t xml:space="preserve"> (1.3.0.5А)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Младший восп</w:t>
            </w:r>
            <w:r w:rsidRPr="00712D1A">
              <w:rPr>
                <w:sz w:val="22"/>
                <w:szCs w:val="22"/>
              </w:rPr>
              <w:t>и</w:t>
            </w:r>
            <w:r w:rsidRPr="00712D1A">
              <w:rPr>
                <w:sz w:val="22"/>
                <w:szCs w:val="22"/>
              </w:rPr>
              <w:t>татель, 24236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Кабинет № 57 /уборка помещений/ - 40 %;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Кабинет № 57 /организация питания/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Кабинет № 57 /помощь воспитателю/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4). Кабинет № 57 /подготовительно-заключительное время/ - 10 %;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5). Открытая территория /вынос мусора/ - 10 %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>Тяжесть труд</w:t>
            </w:r>
            <w:r w:rsidRPr="00712D1A">
              <w:t>о</w:t>
            </w:r>
            <w:r w:rsidRPr="00712D1A">
              <w:t>вого процесса</w:t>
            </w:r>
            <w:proofErr w:type="gramStart"/>
            <w:r w:rsidRPr="00712D1A">
              <w:t xml:space="preserve"> ;</w:t>
            </w:r>
            <w:proofErr w:type="gramEnd"/>
            <w:r w:rsidRPr="00712D1A">
              <w:t xml:space="preserve">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r w:rsidRPr="00712D1A">
              <w:t>Сафиуллина Т.М.</w:t>
            </w:r>
          </w:p>
        </w:tc>
      </w:tr>
      <w:tr w:rsidR="00712D1A" w:rsidRPr="009647F7" w:rsidTr="00712D1A">
        <w:trPr>
          <w:trHeight w:val="1000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39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1.3.0.11</w:t>
            </w:r>
            <w:proofErr w:type="gramStart"/>
            <w:r w:rsidRPr="00712D1A">
              <w:rPr>
                <w:sz w:val="22"/>
                <w:szCs w:val="22"/>
              </w:rPr>
              <w:t>А</w:t>
            </w:r>
            <w:proofErr w:type="gramEnd"/>
            <w:r w:rsidRPr="00712D1A">
              <w:rPr>
                <w:sz w:val="22"/>
                <w:szCs w:val="22"/>
              </w:rPr>
              <w:t xml:space="preserve"> (1.3.0.5А)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Младший восп</w:t>
            </w:r>
            <w:r w:rsidRPr="00712D1A">
              <w:rPr>
                <w:sz w:val="22"/>
                <w:szCs w:val="22"/>
              </w:rPr>
              <w:t>и</w:t>
            </w:r>
            <w:r w:rsidRPr="00712D1A">
              <w:rPr>
                <w:sz w:val="22"/>
                <w:szCs w:val="22"/>
              </w:rPr>
              <w:t>татель, 24236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Кабинет № 4 /уборка помещений/ - 40 %;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Кабинет № 4 /организация питания/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Кабинет № 4 /помощь воспитателю/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4). Кабинет № 4 /подготовительно-заключительное время/ - 10 %;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5). Открытая территория /вынос мусора/ - 10 %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>Тяжесть труд</w:t>
            </w:r>
            <w:r w:rsidRPr="00712D1A">
              <w:t>о</w:t>
            </w:r>
            <w:r w:rsidRPr="00712D1A">
              <w:t>вого процесса</w:t>
            </w:r>
            <w:proofErr w:type="gramStart"/>
            <w:r w:rsidRPr="00712D1A">
              <w:t xml:space="preserve"> ;</w:t>
            </w:r>
            <w:proofErr w:type="gramEnd"/>
            <w:r w:rsidRPr="00712D1A">
              <w:t xml:space="preserve">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r w:rsidRPr="00712D1A">
              <w:t>Карпова А.С.</w:t>
            </w:r>
          </w:p>
        </w:tc>
      </w:tr>
      <w:tr w:rsidR="00712D1A" w:rsidRPr="009647F7" w:rsidTr="00712D1A">
        <w:trPr>
          <w:trHeight w:val="1000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40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1.3.0.12</w:t>
            </w:r>
            <w:proofErr w:type="gramStart"/>
            <w:r w:rsidRPr="00712D1A">
              <w:rPr>
                <w:sz w:val="22"/>
                <w:szCs w:val="22"/>
              </w:rPr>
              <w:t>А</w:t>
            </w:r>
            <w:proofErr w:type="gramEnd"/>
            <w:r w:rsidRPr="00712D1A">
              <w:rPr>
                <w:sz w:val="22"/>
                <w:szCs w:val="22"/>
              </w:rPr>
              <w:t xml:space="preserve"> (1.3.0.5А)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Младший восп</w:t>
            </w:r>
            <w:r w:rsidRPr="00712D1A">
              <w:rPr>
                <w:sz w:val="22"/>
                <w:szCs w:val="22"/>
              </w:rPr>
              <w:t>и</w:t>
            </w:r>
            <w:r w:rsidRPr="00712D1A">
              <w:rPr>
                <w:sz w:val="22"/>
                <w:szCs w:val="22"/>
              </w:rPr>
              <w:t>татель, 24236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Кабинет № 27 /уборка помещений/ - 40 %;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Кабинет № 27 /организация питания/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Кабинет № 27 /помощь воспитателю/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4). Кабинет № 27 /подготовительно-заключительное время/ - 10 %;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5). Открытая территория /вынос мусора/ - 10 %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>Тяжесть труд</w:t>
            </w:r>
            <w:r w:rsidRPr="00712D1A">
              <w:t>о</w:t>
            </w:r>
            <w:r w:rsidRPr="00712D1A">
              <w:t>вого процесса</w:t>
            </w:r>
            <w:proofErr w:type="gramStart"/>
            <w:r w:rsidRPr="00712D1A">
              <w:t xml:space="preserve"> ;</w:t>
            </w:r>
            <w:proofErr w:type="gramEnd"/>
            <w:r w:rsidRPr="00712D1A">
              <w:t xml:space="preserve">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proofErr w:type="spellStart"/>
            <w:r w:rsidRPr="00712D1A">
              <w:t>Замалеева</w:t>
            </w:r>
            <w:proofErr w:type="spellEnd"/>
            <w:r w:rsidRPr="00712D1A">
              <w:t xml:space="preserve"> Ч.Н.</w:t>
            </w:r>
          </w:p>
        </w:tc>
      </w:tr>
      <w:tr w:rsidR="00712D1A" w:rsidRPr="009647F7" w:rsidTr="00712D1A">
        <w:trPr>
          <w:trHeight w:val="1000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41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1.3.0.13</w:t>
            </w:r>
            <w:proofErr w:type="gramStart"/>
            <w:r w:rsidRPr="00712D1A">
              <w:rPr>
                <w:sz w:val="22"/>
                <w:szCs w:val="22"/>
              </w:rPr>
              <w:t>А</w:t>
            </w:r>
            <w:proofErr w:type="gramEnd"/>
            <w:r w:rsidRPr="00712D1A">
              <w:rPr>
                <w:sz w:val="22"/>
                <w:szCs w:val="22"/>
              </w:rPr>
              <w:t xml:space="preserve"> (1.3.0.5А)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Младший восп</w:t>
            </w:r>
            <w:r w:rsidRPr="00712D1A">
              <w:rPr>
                <w:sz w:val="22"/>
                <w:szCs w:val="22"/>
              </w:rPr>
              <w:t>и</w:t>
            </w:r>
            <w:r w:rsidRPr="00712D1A">
              <w:rPr>
                <w:sz w:val="22"/>
                <w:szCs w:val="22"/>
              </w:rPr>
              <w:t>татель, 24236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Кабинет № 46 /уборка помещений/ - 40 %;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Кабинет № 46 /организация питания/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Кабинет № 46 /помощь воспитателю/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4). Кабинет № 46 /подготовительно-заключительное время/ - 10 %;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5). Открытая территория /вынос мусора/ - 10 %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>Тяжесть труд</w:t>
            </w:r>
            <w:r w:rsidRPr="00712D1A">
              <w:t>о</w:t>
            </w:r>
            <w:r w:rsidRPr="00712D1A">
              <w:t>вого процесса</w:t>
            </w:r>
            <w:proofErr w:type="gramStart"/>
            <w:r w:rsidRPr="00712D1A">
              <w:t xml:space="preserve"> ;</w:t>
            </w:r>
            <w:proofErr w:type="gramEnd"/>
            <w:r w:rsidRPr="00712D1A">
              <w:t xml:space="preserve">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proofErr w:type="spellStart"/>
            <w:r w:rsidRPr="00712D1A">
              <w:t>Закирова</w:t>
            </w:r>
            <w:proofErr w:type="spellEnd"/>
            <w:r w:rsidRPr="00712D1A">
              <w:t xml:space="preserve"> А.И.</w:t>
            </w:r>
          </w:p>
        </w:tc>
      </w:tr>
      <w:tr w:rsidR="00712D1A" w:rsidRPr="009647F7" w:rsidTr="00712D1A">
        <w:trPr>
          <w:trHeight w:val="1000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1.3.0.14</w:t>
            </w:r>
            <w:proofErr w:type="gramStart"/>
            <w:r w:rsidRPr="00712D1A">
              <w:rPr>
                <w:sz w:val="22"/>
                <w:szCs w:val="22"/>
              </w:rPr>
              <w:t>А</w:t>
            </w:r>
            <w:proofErr w:type="gramEnd"/>
            <w:r w:rsidRPr="00712D1A">
              <w:rPr>
                <w:sz w:val="22"/>
                <w:szCs w:val="22"/>
              </w:rPr>
              <w:t xml:space="preserve"> (1.3.0.5А)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Младший восп</w:t>
            </w:r>
            <w:r w:rsidRPr="00712D1A">
              <w:rPr>
                <w:sz w:val="22"/>
                <w:szCs w:val="22"/>
              </w:rPr>
              <w:t>и</w:t>
            </w:r>
            <w:r w:rsidRPr="00712D1A">
              <w:rPr>
                <w:sz w:val="22"/>
                <w:szCs w:val="22"/>
              </w:rPr>
              <w:t>татель, 24236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Кабинет № 20 /уборка помещений/ - 40 %;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Кабинет № 20 /организация питания/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Кабинет № 20 /помощь воспитателю/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4). Кабинет № 20 /подготовительно-заключительное время/ - 10 %;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5). Открытая территория /вынос мусора/ - 10 %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>Тяжесть труд</w:t>
            </w:r>
            <w:r w:rsidRPr="00712D1A">
              <w:t>о</w:t>
            </w:r>
            <w:r w:rsidRPr="00712D1A">
              <w:t>вого процесса</w:t>
            </w:r>
            <w:proofErr w:type="gramStart"/>
            <w:r w:rsidRPr="00712D1A">
              <w:t xml:space="preserve"> ;</w:t>
            </w:r>
            <w:proofErr w:type="gramEnd"/>
            <w:r w:rsidRPr="00712D1A">
              <w:t xml:space="preserve">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proofErr w:type="spellStart"/>
            <w:r w:rsidRPr="00712D1A">
              <w:t>Барац</w:t>
            </w:r>
            <w:proofErr w:type="spellEnd"/>
            <w:r w:rsidRPr="00712D1A">
              <w:t xml:space="preserve"> С.В.</w:t>
            </w:r>
          </w:p>
        </w:tc>
      </w:tr>
      <w:tr w:rsidR="00712D1A" w:rsidRPr="009647F7" w:rsidTr="00712D1A">
        <w:trPr>
          <w:trHeight w:val="1000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43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1.3.0.15</w:t>
            </w:r>
            <w:proofErr w:type="gramStart"/>
            <w:r w:rsidRPr="00712D1A">
              <w:rPr>
                <w:sz w:val="22"/>
                <w:szCs w:val="22"/>
              </w:rPr>
              <w:t>А</w:t>
            </w:r>
            <w:proofErr w:type="gramEnd"/>
            <w:r w:rsidRPr="00712D1A">
              <w:rPr>
                <w:sz w:val="22"/>
                <w:szCs w:val="22"/>
              </w:rPr>
              <w:t xml:space="preserve"> (1.3.0.5А)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Младший восп</w:t>
            </w:r>
            <w:r w:rsidRPr="00712D1A">
              <w:rPr>
                <w:sz w:val="22"/>
                <w:szCs w:val="22"/>
              </w:rPr>
              <w:t>и</w:t>
            </w:r>
            <w:r w:rsidRPr="00712D1A">
              <w:rPr>
                <w:sz w:val="22"/>
                <w:szCs w:val="22"/>
              </w:rPr>
              <w:t>татель, 24236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Кабинет № 5 /уборка помещений/ - 40 %;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Кабинет № 5 /организация питания/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Кабинет № 5 /помощь воспитателю/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4). Кабинет № 5 /подготовительно-заключительное время/ - 10 %;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5). Открытая территория /вынос мусора/ - 10 %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>Тяжесть труд</w:t>
            </w:r>
            <w:r w:rsidRPr="00712D1A">
              <w:t>о</w:t>
            </w:r>
            <w:r w:rsidRPr="00712D1A">
              <w:t>вого процесса</w:t>
            </w:r>
            <w:proofErr w:type="gramStart"/>
            <w:r w:rsidRPr="00712D1A">
              <w:t xml:space="preserve"> ;</w:t>
            </w:r>
            <w:proofErr w:type="gramEnd"/>
            <w:r w:rsidRPr="00712D1A">
              <w:t xml:space="preserve">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proofErr w:type="spellStart"/>
            <w:r w:rsidRPr="00712D1A">
              <w:t>Валиуллова</w:t>
            </w:r>
            <w:proofErr w:type="spellEnd"/>
            <w:r w:rsidRPr="00712D1A">
              <w:t xml:space="preserve"> В.А.</w:t>
            </w:r>
          </w:p>
        </w:tc>
      </w:tr>
      <w:tr w:rsidR="00712D1A" w:rsidRPr="009647F7" w:rsidTr="00712D1A">
        <w:trPr>
          <w:trHeight w:val="1000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44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1.3.0.16</w:t>
            </w:r>
            <w:proofErr w:type="gramStart"/>
            <w:r w:rsidRPr="00712D1A">
              <w:rPr>
                <w:sz w:val="22"/>
                <w:szCs w:val="22"/>
              </w:rPr>
              <w:t>А</w:t>
            </w:r>
            <w:proofErr w:type="gramEnd"/>
            <w:r w:rsidRPr="00712D1A">
              <w:rPr>
                <w:sz w:val="22"/>
                <w:szCs w:val="22"/>
              </w:rPr>
              <w:t xml:space="preserve"> (1.3.0.5А)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Младший восп</w:t>
            </w:r>
            <w:r w:rsidRPr="00712D1A">
              <w:rPr>
                <w:sz w:val="22"/>
                <w:szCs w:val="22"/>
              </w:rPr>
              <w:t>и</w:t>
            </w:r>
            <w:r w:rsidRPr="00712D1A">
              <w:rPr>
                <w:sz w:val="22"/>
                <w:szCs w:val="22"/>
              </w:rPr>
              <w:t>татель, 24236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Кабинет № 23 /уборка помещений/ - 40 %;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Кабинет № 23 /организация питания/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Кабинет № 23 /помощь воспитателю/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4). Кабинет № 23 /подготовительно-заключительное время/ - 10 %;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5). Открытая территория /вынос мусора/ - 10 %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>Тяжесть труд</w:t>
            </w:r>
            <w:r w:rsidRPr="00712D1A">
              <w:t>о</w:t>
            </w:r>
            <w:r w:rsidRPr="00712D1A">
              <w:t>вого процесса</w:t>
            </w:r>
            <w:proofErr w:type="gramStart"/>
            <w:r w:rsidRPr="00712D1A">
              <w:t xml:space="preserve"> ;</w:t>
            </w:r>
            <w:proofErr w:type="gramEnd"/>
            <w:r w:rsidRPr="00712D1A">
              <w:t xml:space="preserve">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proofErr w:type="spellStart"/>
            <w:r w:rsidRPr="00712D1A">
              <w:t>Буторина</w:t>
            </w:r>
            <w:proofErr w:type="spellEnd"/>
            <w:r w:rsidRPr="00712D1A">
              <w:t xml:space="preserve"> Э.В.</w:t>
            </w:r>
          </w:p>
        </w:tc>
      </w:tr>
      <w:tr w:rsidR="00712D1A" w:rsidRPr="009647F7" w:rsidTr="00712D1A">
        <w:trPr>
          <w:trHeight w:val="1000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45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1.3.0.17</w:t>
            </w:r>
            <w:proofErr w:type="gramStart"/>
            <w:r w:rsidRPr="00712D1A">
              <w:rPr>
                <w:sz w:val="22"/>
                <w:szCs w:val="22"/>
              </w:rPr>
              <w:t>А</w:t>
            </w:r>
            <w:proofErr w:type="gramEnd"/>
            <w:r w:rsidRPr="00712D1A">
              <w:rPr>
                <w:sz w:val="22"/>
                <w:szCs w:val="22"/>
              </w:rPr>
              <w:t xml:space="preserve"> (1.3.0.5А)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Младший восп</w:t>
            </w:r>
            <w:r w:rsidRPr="00712D1A">
              <w:rPr>
                <w:sz w:val="22"/>
                <w:szCs w:val="22"/>
              </w:rPr>
              <w:t>и</w:t>
            </w:r>
            <w:r w:rsidRPr="00712D1A">
              <w:rPr>
                <w:sz w:val="22"/>
                <w:szCs w:val="22"/>
              </w:rPr>
              <w:t>татель, 24236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Кабинет № 17 /уборка помещений/ - 40 %;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Кабинет № 17 /организация питания/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Кабинет № 17 /помощь воспитателю/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4). Кабинет № 17 /подготовительно-заключительное время/ - 10 %;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5). Открытая территория /вынос мусора/ - 10 %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>Тяжесть труд</w:t>
            </w:r>
            <w:r w:rsidRPr="00712D1A">
              <w:t>о</w:t>
            </w:r>
            <w:r w:rsidRPr="00712D1A">
              <w:t>вого процесса</w:t>
            </w:r>
            <w:proofErr w:type="gramStart"/>
            <w:r w:rsidRPr="00712D1A">
              <w:t xml:space="preserve"> ;</w:t>
            </w:r>
            <w:proofErr w:type="gramEnd"/>
            <w:r w:rsidRPr="00712D1A">
              <w:t xml:space="preserve">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proofErr w:type="spellStart"/>
            <w:r w:rsidRPr="00712D1A">
              <w:t>Исхакова</w:t>
            </w:r>
            <w:proofErr w:type="spellEnd"/>
            <w:r w:rsidRPr="00712D1A">
              <w:t xml:space="preserve"> А.А.</w:t>
            </w:r>
          </w:p>
        </w:tc>
      </w:tr>
      <w:tr w:rsidR="00712D1A" w:rsidRPr="009647F7" w:rsidTr="00712D1A">
        <w:trPr>
          <w:trHeight w:val="286"/>
          <w:jc w:val="center"/>
        </w:trPr>
        <w:tc>
          <w:tcPr>
            <w:tcW w:w="15814" w:type="dxa"/>
            <w:gridSpan w:val="8"/>
            <w:vAlign w:val="center"/>
          </w:tcPr>
          <w:p w:rsidR="00712D1A" w:rsidRPr="00712D1A" w:rsidRDefault="00712D1A" w:rsidP="0065289A">
            <w:pPr>
              <w:jc w:val="center"/>
            </w:pPr>
            <w:r w:rsidRPr="00712D1A">
              <w:rPr>
                <w:b/>
                <w:sz w:val="22"/>
                <w:szCs w:val="22"/>
              </w:rPr>
              <w:t>4. Обслуживающий персонал</w:t>
            </w:r>
          </w:p>
        </w:tc>
      </w:tr>
      <w:tr w:rsidR="00712D1A" w:rsidRPr="009647F7" w:rsidTr="00712D1A">
        <w:trPr>
          <w:trHeight w:val="1000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46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1.4.0.1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Шеф-повар, 27610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Горячий цех /работа у плиты/ - 35 %;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Мясной цех /подготовка продуктов/ - 15 %;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Овощной цех /подготовка продуктов/ - 15 %;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4). Хлебный цех /подготовка продуктов/ - 15 %;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5). Цеха /взвешивание/ - 10 %;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6). Пищеблок /раздача порций/ - 10 %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>Шум (1);  Ми</w:t>
            </w:r>
            <w:r w:rsidRPr="00712D1A">
              <w:t>к</w:t>
            </w:r>
            <w:r w:rsidRPr="00712D1A">
              <w:t>роклимат (1, 2, 3, 4, 5, 6);  Т</w:t>
            </w:r>
            <w:r w:rsidRPr="00712D1A">
              <w:t>я</w:t>
            </w:r>
            <w:r w:rsidRPr="00712D1A">
              <w:t>жесть трудов</w:t>
            </w:r>
            <w:r w:rsidRPr="00712D1A">
              <w:t>о</w:t>
            </w:r>
            <w:r w:rsidRPr="00712D1A">
              <w:t>го процесса</w:t>
            </w:r>
            <w:proofErr w:type="gramStart"/>
            <w:r w:rsidRPr="00712D1A">
              <w:t xml:space="preserve"> ;</w:t>
            </w:r>
            <w:proofErr w:type="gramEnd"/>
            <w:r w:rsidRPr="00712D1A">
              <w:t xml:space="preserve">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proofErr w:type="spellStart"/>
            <w:r w:rsidRPr="00712D1A">
              <w:t>Салахутдинова</w:t>
            </w:r>
            <w:proofErr w:type="spellEnd"/>
            <w:r w:rsidRPr="00712D1A">
              <w:t xml:space="preserve"> Г.Ш.</w:t>
            </w:r>
          </w:p>
        </w:tc>
      </w:tr>
      <w:tr w:rsidR="00712D1A" w:rsidRPr="009647F7" w:rsidTr="00712D1A">
        <w:trPr>
          <w:trHeight w:val="1000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47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1.4.0.2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Повар, 16675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2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Горячий цех /работа у плиты/ - 50 %;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Мясной цех /подготовка продуктов/ - 10 %;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Овощной цех /подготовка продуктов/ - 10 %;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4). Хлебный цех /подготовка продуктов/ - 10 %;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5). Цеха /взвешивание/ - 10 %;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6). Пищеблок /раздача порций/ - 10 %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>Шум (1);  Ми</w:t>
            </w:r>
            <w:r w:rsidRPr="00712D1A">
              <w:t>к</w:t>
            </w:r>
            <w:r w:rsidRPr="00712D1A">
              <w:t>роклимат (1, 2, 4, 5, 6);  Т</w:t>
            </w:r>
            <w:r w:rsidRPr="00712D1A">
              <w:t>я</w:t>
            </w:r>
            <w:r w:rsidRPr="00712D1A">
              <w:t>жесть трудов</w:t>
            </w:r>
            <w:r w:rsidRPr="00712D1A">
              <w:t>о</w:t>
            </w:r>
            <w:r w:rsidRPr="00712D1A">
              <w:t>го процесса</w:t>
            </w:r>
            <w:proofErr w:type="gramStart"/>
            <w:r w:rsidRPr="00712D1A">
              <w:t xml:space="preserve"> ;</w:t>
            </w:r>
            <w:proofErr w:type="gramEnd"/>
            <w:r w:rsidRPr="00712D1A">
              <w:t xml:space="preserve">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r w:rsidRPr="00712D1A">
              <w:t>Антонова Т.В.;</w:t>
            </w:r>
          </w:p>
          <w:p w:rsidR="00712D1A" w:rsidRPr="00712D1A" w:rsidRDefault="00712D1A" w:rsidP="0065289A">
            <w:pPr>
              <w:jc w:val="center"/>
            </w:pPr>
            <w:proofErr w:type="spellStart"/>
            <w:r w:rsidRPr="00712D1A">
              <w:t>Айнетдинова</w:t>
            </w:r>
            <w:proofErr w:type="spellEnd"/>
            <w:r w:rsidRPr="00712D1A">
              <w:t xml:space="preserve"> Ф.М.</w:t>
            </w:r>
          </w:p>
        </w:tc>
      </w:tr>
      <w:tr w:rsidR="00712D1A" w:rsidRPr="009647F7" w:rsidTr="00712D1A">
        <w:trPr>
          <w:trHeight w:val="1000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lastRenderedPageBreak/>
              <w:t>48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1.4.0.3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Кладовщик, 12759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Кабинет № 7 /прием, выдача мат</w:t>
            </w:r>
            <w:proofErr w:type="gramStart"/>
            <w:r w:rsidRPr="00712D1A">
              <w:rPr>
                <w:i/>
                <w:sz w:val="22"/>
                <w:szCs w:val="22"/>
              </w:rPr>
              <w:t>.ч</w:t>
            </w:r>
            <w:proofErr w:type="gramEnd"/>
            <w:r w:rsidRPr="00712D1A">
              <w:rPr>
                <w:i/>
                <w:sz w:val="22"/>
                <w:szCs w:val="22"/>
              </w:rPr>
              <w:t>асти/ - 30 %;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Кабинет № 7 /работа с ПК/ - 25 %;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Кабинет № 7 /работа с документами/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4). Кабинет № 7 /инвентаризация/ - 15 %;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5). Кабинет № 7 /подготовительно-заключительное время/ - 10 %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 xml:space="preserve">Световая среда (2, 3);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r w:rsidRPr="00712D1A">
              <w:t>Игнатьева А.В.</w:t>
            </w:r>
          </w:p>
        </w:tc>
      </w:tr>
      <w:tr w:rsidR="00712D1A" w:rsidRPr="009647F7" w:rsidTr="00712D1A">
        <w:trPr>
          <w:trHeight w:val="1000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49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1.4.0.4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Кастелянша, 12720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Кабинет № 16 /ремонт одежды/ - 35 %;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Кабинет № 16 /шитье/ - 35 %;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Кабинет № 16 /выдача одежды/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4). Кабинет № 16 /глажка/ - 10 %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>Шум (2);  И</w:t>
            </w:r>
            <w:r w:rsidRPr="00712D1A">
              <w:t>н</w:t>
            </w:r>
            <w:r w:rsidRPr="00712D1A">
              <w:t xml:space="preserve">фразвук (2);  Световая среда (1, 2);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r w:rsidRPr="00712D1A">
              <w:t>Зайцева В.Д.</w:t>
            </w:r>
          </w:p>
        </w:tc>
      </w:tr>
      <w:tr w:rsidR="00712D1A" w:rsidRPr="009647F7" w:rsidTr="00712D1A">
        <w:trPr>
          <w:trHeight w:val="1000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50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1.4.0.5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Машинист по стирке белья, 17545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Цокольный этаж /стирка/ - 35 %;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Цокольный этаж /глажка/ - 35 %;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Цокольный этаж /контроль работы аппаратуры/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4). Цокольный этаж /подготовительно-заключительное время/ - 10 %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>Шум (1);  И</w:t>
            </w:r>
            <w:r w:rsidRPr="00712D1A">
              <w:t>н</w:t>
            </w:r>
            <w:r w:rsidRPr="00712D1A">
              <w:t>фразвук (1);  Тяжесть труд</w:t>
            </w:r>
            <w:r w:rsidRPr="00712D1A">
              <w:t>о</w:t>
            </w:r>
            <w:r w:rsidRPr="00712D1A">
              <w:t>вого процесса</w:t>
            </w:r>
            <w:proofErr w:type="gramStart"/>
            <w:r w:rsidRPr="00712D1A">
              <w:t xml:space="preserve"> ;</w:t>
            </w:r>
            <w:proofErr w:type="gramEnd"/>
            <w:r w:rsidRPr="00712D1A">
              <w:t xml:space="preserve">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r w:rsidRPr="00712D1A">
              <w:t>Шмелёва Л.А.</w:t>
            </w:r>
          </w:p>
        </w:tc>
      </w:tr>
      <w:tr w:rsidR="00712D1A" w:rsidRPr="009647F7" w:rsidTr="00712D1A">
        <w:trPr>
          <w:trHeight w:val="1000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51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1.4.0.6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Подсобный раб</w:t>
            </w:r>
            <w:r w:rsidRPr="00712D1A">
              <w:rPr>
                <w:sz w:val="22"/>
                <w:szCs w:val="22"/>
              </w:rPr>
              <w:t>о</w:t>
            </w:r>
            <w:r w:rsidRPr="00712D1A">
              <w:rPr>
                <w:sz w:val="22"/>
                <w:szCs w:val="22"/>
              </w:rPr>
              <w:t>чий, 16771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Пищеблок /мытье посуды/ - 40 %;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Пищеблок /мытье цехов в столовой/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Пищеблок /подготовка продуктов к приготовлению/ - 15 %;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4). Пищеблок /помощь поварам/ - 15 %;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5). Пищеблок /подготовительно-заключительное время/ - 10 %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>Тяжесть труд</w:t>
            </w:r>
            <w:r w:rsidRPr="00712D1A">
              <w:t>о</w:t>
            </w:r>
            <w:r w:rsidRPr="00712D1A">
              <w:t>вого процесса</w:t>
            </w:r>
            <w:proofErr w:type="gramStart"/>
            <w:r w:rsidRPr="00712D1A">
              <w:t xml:space="preserve"> ;</w:t>
            </w:r>
            <w:proofErr w:type="gramEnd"/>
            <w:r w:rsidRPr="00712D1A">
              <w:t xml:space="preserve">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r w:rsidRPr="00712D1A">
              <w:t>Кадырова И.М.</w:t>
            </w:r>
          </w:p>
        </w:tc>
      </w:tr>
      <w:tr w:rsidR="00712D1A" w:rsidRPr="009647F7" w:rsidTr="00712D1A">
        <w:trPr>
          <w:trHeight w:val="698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52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1.4.0.7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Рабочий по ко</w:t>
            </w:r>
            <w:r w:rsidRPr="00712D1A">
              <w:rPr>
                <w:sz w:val="22"/>
                <w:szCs w:val="22"/>
              </w:rPr>
              <w:t>м</w:t>
            </w:r>
            <w:r w:rsidRPr="00712D1A">
              <w:rPr>
                <w:sz w:val="22"/>
                <w:szCs w:val="22"/>
              </w:rPr>
              <w:t>плексному обсл</w:t>
            </w:r>
            <w:r w:rsidRPr="00712D1A">
              <w:rPr>
                <w:sz w:val="22"/>
                <w:szCs w:val="22"/>
              </w:rPr>
              <w:t>у</w:t>
            </w:r>
            <w:r w:rsidRPr="00712D1A">
              <w:rPr>
                <w:sz w:val="22"/>
                <w:szCs w:val="22"/>
              </w:rPr>
              <w:t>живанию зданий, сооружений и оборудования, 17544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0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Здание детского сада /ремонт здания/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Здание детского сада /ТО здания/ - 25 %;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Здание детского сада /ожидание/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4). Здание детского сада /подготовка инструментов/ - 15 %;</w:t>
            </w:r>
          </w:p>
          <w:p w:rsid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 xml:space="preserve">5). Здание детского сада /подготовительно-заключительное время/ - 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5 %;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6). Здание детского сада /работа с перфоратором/ - 5 %;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 xml:space="preserve">7). Здание детского сада /работа с </w:t>
            </w:r>
            <w:proofErr w:type="spellStart"/>
            <w:r w:rsidRPr="00712D1A">
              <w:rPr>
                <w:i/>
                <w:sz w:val="22"/>
                <w:szCs w:val="22"/>
              </w:rPr>
              <w:t>шуруповертом</w:t>
            </w:r>
            <w:proofErr w:type="spellEnd"/>
            <w:r w:rsidRPr="00712D1A">
              <w:rPr>
                <w:i/>
                <w:sz w:val="22"/>
                <w:szCs w:val="22"/>
              </w:rPr>
              <w:t>/ - 5 %;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8). Здание детского сада /работа с дрелью/ - 5 %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>Шум (6, 7, 8);  Инфразвук (6, 7, 8);  Тяжесть трудового пр</w:t>
            </w:r>
            <w:r w:rsidRPr="00712D1A">
              <w:t>о</w:t>
            </w:r>
            <w:r w:rsidRPr="00712D1A">
              <w:t>цесса</w:t>
            </w:r>
            <w:proofErr w:type="gramStart"/>
            <w:r w:rsidRPr="00712D1A">
              <w:t xml:space="preserve"> ;</w:t>
            </w:r>
            <w:proofErr w:type="gramEnd"/>
            <w:r w:rsidRPr="00712D1A">
              <w:t xml:space="preserve">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proofErr w:type="spellStart"/>
            <w:r w:rsidRPr="00712D1A">
              <w:t>Кашицын</w:t>
            </w:r>
            <w:proofErr w:type="spellEnd"/>
            <w:r w:rsidRPr="00712D1A">
              <w:t xml:space="preserve"> А.М.;</w:t>
            </w:r>
          </w:p>
          <w:p w:rsidR="00712D1A" w:rsidRPr="00712D1A" w:rsidRDefault="00712D1A" w:rsidP="0065289A">
            <w:pPr>
              <w:jc w:val="center"/>
            </w:pPr>
            <w:r w:rsidRPr="00712D1A">
              <w:t>Калюжный В.Ф.;</w:t>
            </w:r>
          </w:p>
          <w:p w:rsidR="00712D1A" w:rsidRPr="00712D1A" w:rsidRDefault="00712D1A" w:rsidP="0065289A">
            <w:pPr>
              <w:jc w:val="center"/>
            </w:pPr>
            <w:proofErr w:type="spellStart"/>
            <w:r w:rsidRPr="00712D1A">
              <w:t>Постнов</w:t>
            </w:r>
            <w:proofErr w:type="spellEnd"/>
            <w:r w:rsidRPr="00712D1A">
              <w:t xml:space="preserve"> А.Б.;</w:t>
            </w:r>
          </w:p>
          <w:p w:rsidR="00712D1A" w:rsidRPr="00712D1A" w:rsidRDefault="00712D1A" w:rsidP="0065289A">
            <w:pPr>
              <w:jc w:val="center"/>
            </w:pPr>
            <w:proofErr w:type="spellStart"/>
            <w:r w:rsidRPr="00712D1A">
              <w:t>Вафин</w:t>
            </w:r>
            <w:proofErr w:type="spellEnd"/>
            <w:r w:rsidRPr="00712D1A">
              <w:t xml:space="preserve"> Р.Р.</w:t>
            </w:r>
          </w:p>
        </w:tc>
      </w:tr>
      <w:tr w:rsidR="00712D1A" w:rsidRPr="009647F7" w:rsidTr="00712D1A">
        <w:trPr>
          <w:trHeight w:val="1000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53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1.4.0.8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Дворник, 11786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Открытая территория /уборка территории/ - 60 %;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Бытовое помещение /время ожидания/ - 10 %;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Бытовое помещение /подготовительно-заключительные работы/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4). Помещения детского сада / подсобные работы/ - 10 %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>Тяжесть труд</w:t>
            </w:r>
            <w:r w:rsidRPr="00712D1A">
              <w:t>о</w:t>
            </w:r>
            <w:r w:rsidRPr="00712D1A">
              <w:t>вого процесса</w:t>
            </w:r>
            <w:proofErr w:type="gramStart"/>
            <w:r w:rsidRPr="00712D1A">
              <w:t xml:space="preserve"> ;</w:t>
            </w:r>
            <w:proofErr w:type="gramEnd"/>
            <w:r w:rsidRPr="00712D1A">
              <w:t xml:space="preserve">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proofErr w:type="spellStart"/>
            <w:r w:rsidRPr="00712D1A">
              <w:t>Давлетшина</w:t>
            </w:r>
            <w:proofErr w:type="spellEnd"/>
            <w:r w:rsidRPr="00712D1A">
              <w:t xml:space="preserve"> И.Ф.</w:t>
            </w:r>
          </w:p>
        </w:tc>
      </w:tr>
      <w:tr w:rsidR="00712D1A" w:rsidRPr="009647F7" w:rsidTr="00712D1A">
        <w:trPr>
          <w:trHeight w:val="1000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lastRenderedPageBreak/>
              <w:t>54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1.4.0.9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Уборщик, 19258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2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Административные и служебные помещения /проведение уборки/ - 40 %;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Коридоры, лестницы /проведение уборки/ - 20 %;</w:t>
            </w:r>
          </w:p>
          <w:p w:rsid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 xml:space="preserve">3). Бытовое помещение /подготовительно-заключительное время/ - 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15 %;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4). Бытовое помещение /время ожидания/ - 15 %;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5). Открытая территория /вынос мусора/ - 10 %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>Тяжесть труд</w:t>
            </w:r>
            <w:r w:rsidRPr="00712D1A">
              <w:t>о</w:t>
            </w:r>
            <w:r w:rsidRPr="00712D1A">
              <w:t>вого процесса</w:t>
            </w:r>
            <w:proofErr w:type="gramStart"/>
            <w:r w:rsidRPr="00712D1A">
              <w:t xml:space="preserve"> ;</w:t>
            </w:r>
            <w:proofErr w:type="gramEnd"/>
            <w:r w:rsidRPr="00712D1A">
              <w:t xml:space="preserve">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proofErr w:type="spellStart"/>
            <w:r w:rsidRPr="00712D1A">
              <w:t>Тереева</w:t>
            </w:r>
            <w:proofErr w:type="spellEnd"/>
            <w:r w:rsidRPr="00712D1A">
              <w:t xml:space="preserve"> Т.В.;</w:t>
            </w:r>
          </w:p>
          <w:p w:rsidR="00712D1A" w:rsidRPr="00712D1A" w:rsidRDefault="00712D1A" w:rsidP="0065289A">
            <w:pPr>
              <w:jc w:val="center"/>
            </w:pPr>
            <w:proofErr w:type="spellStart"/>
            <w:r w:rsidRPr="00712D1A">
              <w:t>Садрутдинова</w:t>
            </w:r>
            <w:proofErr w:type="spellEnd"/>
            <w:r w:rsidRPr="00712D1A">
              <w:t xml:space="preserve"> Г.М.</w:t>
            </w:r>
          </w:p>
        </w:tc>
      </w:tr>
      <w:tr w:rsidR="00712D1A" w:rsidRPr="009647F7" w:rsidTr="00712D1A">
        <w:trPr>
          <w:trHeight w:val="1000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55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1.4.0.10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Сторож, 18883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0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Кабинет №1 /видеонаблюдение/ - 45 %;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Кабинет №1 /работа с документами/ - 15 %;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Открытая территория /обход/ - 40 %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r w:rsidRPr="00712D1A">
              <w:t xml:space="preserve">Световая среда (1, 2);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r w:rsidRPr="00712D1A">
              <w:t>Лобанов Е.Г.;</w:t>
            </w:r>
          </w:p>
          <w:p w:rsidR="00712D1A" w:rsidRPr="00712D1A" w:rsidRDefault="00712D1A" w:rsidP="0065289A">
            <w:pPr>
              <w:jc w:val="center"/>
            </w:pPr>
            <w:r w:rsidRPr="00712D1A">
              <w:t>Шильников Э.В.</w:t>
            </w:r>
          </w:p>
        </w:tc>
      </w:tr>
      <w:tr w:rsidR="00712D1A" w:rsidRPr="009647F7" w:rsidTr="00712D1A">
        <w:trPr>
          <w:trHeight w:val="1000"/>
          <w:jc w:val="center"/>
        </w:trPr>
        <w:tc>
          <w:tcPr>
            <w:tcW w:w="673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56</w:t>
            </w:r>
          </w:p>
        </w:tc>
        <w:tc>
          <w:tcPr>
            <w:tcW w:w="1156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1.4.0.11</w:t>
            </w:r>
          </w:p>
        </w:tc>
        <w:tc>
          <w:tcPr>
            <w:tcW w:w="1984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 xml:space="preserve">Оператор </w:t>
            </w:r>
            <w:proofErr w:type="spellStart"/>
            <w:r w:rsidRPr="00712D1A">
              <w:rPr>
                <w:sz w:val="22"/>
                <w:szCs w:val="22"/>
              </w:rPr>
              <w:t>хлор</w:t>
            </w:r>
            <w:r w:rsidRPr="00712D1A">
              <w:rPr>
                <w:sz w:val="22"/>
                <w:szCs w:val="22"/>
              </w:rPr>
              <w:t>а</w:t>
            </w:r>
            <w:r w:rsidRPr="00712D1A">
              <w:rPr>
                <w:sz w:val="22"/>
                <w:szCs w:val="22"/>
              </w:rPr>
              <w:t>торной</w:t>
            </w:r>
            <w:proofErr w:type="spellEnd"/>
            <w:r w:rsidRPr="00712D1A">
              <w:rPr>
                <w:sz w:val="22"/>
                <w:szCs w:val="22"/>
              </w:rPr>
              <w:t xml:space="preserve"> установки, 16155</w:t>
            </w:r>
          </w:p>
        </w:tc>
        <w:tc>
          <w:tcPr>
            <w:tcW w:w="778" w:type="dxa"/>
            <w:vAlign w:val="center"/>
          </w:tcPr>
          <w:p w:rsidR="00712D1A" w:rsidRPr="00712D1A" w:rsidRDefault="00712D1A" w:rsidP="009064D3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712D1A" w:rsidRPr="00712D1A" w:rsidRDefault="00712D1A" w:rsidP="0065289A">
            <w:pPr>
              <w:jc w:val="center"/>
              <w:rPr>
                <w:sz w:val="22"/>
                <w:szCs w:val="22"/>
              </w:rPr>
            </w:pPr>
            <w:r w:rsidRPr="00712D1A">
              <w:rPr>
                <w:sz w:val="22"/>
                <w:szCs w:val="22"/>
              </w:rPr>
              <w:t>1</w:t>
            </w:r>
          </w:p>
        </w:tc>
        <w:tc>
          <w:tcPr>
            <w:tcW w:w="7087" w:type="dxa"/>
            <w:vAlign w:val="center"/>
          </w:tcPr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1). Кабинет №10/11, бассейн /анализ воды в бассейне/ - 30 %;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2). Кабинет №10/11 /приготовление растворов/ - 15 %;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3). Бассейн /контроль содержания растворов в воде/ - 20 %;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4). Кабинет №10/11 /приготовление инструментов/ - 10 %;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5). Кабинет №10/11 /подготовительно-заключительное время/ - 10 %;</w:t>
            </w:r>
          </w:p>
          <w:p w:rsidR="00712D1A" w:rsidRPr="00712D1A" w:rsidRDefault="00712D1A" w:rsidP="0065289A">
            <w:pPr>
              <w:jc w:val="center"/>
              <w:rPr>
                <w:i/>
                <w:sz w:val="22"/>
                <w:szCs w:val="22"/>
              </w:rPr>
            </w:pPr>
            <w:r w:rsidRPr="00712D1A">
              <w:rPr>
                <w:i/>
                <w:sz w:val="22"/>
                <w:szCs w:val="22"/>
              </w:rPr>
              <w:t>6). Кабинет №10/11 /работа с документами/ - 15 %</w:t>
            </w:r>
          </w:p>
        </w:tc>
        <w:tc>
          <w:tcPr>
            <w:tcW w:w="1584" w:type="dxa"/>
            <w:vAlign w:val="center"/>
          </w:tcPr>
          <w:p w:rsidR="00712D1A" w:rsidRPr="00712D1A" w:rsidRDefault="00712D1A" w:rsidP="00CE2A7B">
            <w:pPr>
              <w:jc w:val="center"/>
            </w:pPr>
            <w:proofErr w:type="gramStart"/>
            <w:r w:rsidRPr="00712D1A">
              <w:t>Химический</w:t>
            </w:r>
            <w:proofErr w:type="gramEnd"/>
            <w:r w:rsidRPr="00712D1A">
              <w:t xml:space="preserve"> (2);  Световая среда (6); </w:t>
            </w:r>
          </w:p>
        </w:tc>
        <w:tc>
          <w:tcPr>
            <w:tcW w:w="1701" w:type="dxa"/>
            <w:vAlign w:val="center"/>
          </w:tcPr>
          <w:p w:rsidR="00712D1A" w:rsidRPr="00712D1A" w:rsidRDefault="00712D1A" w:rsidP="0065289A">
            <w:pPr>
              <w:jc w:val="center"/>
            </w:pPr>
            <w:proofErr w:type="spellStart"/>
            <w:r w:rsidRPr="00712D1A">
              <w:t>Постнова</w:t>
            </w:r>
            <w:proofErr w:type="spellEnd"/>
            <w:r w:rsidRPr="00712D1A">
              <w:t xml:space="preserve"> Е.В.</w:t>
            </w:r>
          </w:p>
        </w:tc>
      </w:tr>
    </w:tbl>
    <w:p w:rsidR="001540E0" w:rsidRDefault="001540E0" w:rsidP="001540E0">
      <w:pPr>
        <w:jc w:val="center"/>
        <w:rPr>
          <w:sz w:val="24"/>
        </w:rPr>
      </w:pPr>
    </w:p>
    <w:p w:rsidR="00D428B2" w:rsidRPr="00F71F8A" w:rsidRDefault="00D428B2" w:rsidP="00D428B2">
      <w:pPr>
        <w:rPr>
          <w:sz w:val="24"/>
          <w:szCs w:val="24"/>
        </w:rPr>
      </w:pPr>
      <w:r w:rsidRPr="00F71F8A">
        <w:rPr>
          <w:sz w:val="24"/>
          <w:szCs w:val="24"/>
        </w:rPr>
        <w:t>Председатель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D428B2" w:rsidRPr="00F71F8A" w:rsidTr="002B6405">
        <w:tblPrEx>
          <w:tblCellMar>
            <w:top w:w="0" w:type="dxa"/>
            <w:bottom w:w="0" w:type="dxa"/>
          </w:tblCellMar>
        </w:tblPrEx>
        <w:tc>
          <w:tcPr>
            <w:tcW w:w="2786" w:type="dxa"/>
            <w:vAlign w:val="bottom"/>
          </w:tcPr>
          <w:p w:rsidR="00D428B2" w:rsidRPr="00F71F8A" w:rsidRDefault="00D428B2" w:rsidP="002B6405">
            <w:pPr>
              <w:jc w:val="center"/>
            </w:pPr>
          </w:p>
        </w:tc>
        <w:tc>
          <w:tcPr>
            <w:tcW w:w="283" w:type="dxa"/>
            <w:vAlign w:val="bottom"/>
          </w:tcPr>
          <w:p w:rsidR="00D428B2" w:rsidRPr="00F71F8A" w:rsidRDefault="00D428B2" w:rsidP="002B6405">
            <w:pPr>
              <w:jc w:val="center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D428B2" w:rsidRPr="00F71F8A" w:rsidRDefault="00D428B2" w:rsidP="002B6405">
            <w:pPr>
              <w:jc w:val="center"/>
            </w:pPr>
          </w:p>
        </w:tc>
        <w:tc>
          <w:tcPr>
            <w:tcW w:w="284" w:type="dxa"/>
            <w:vAlign w:val="bottom"/>
          </w:tcPr>
          <w:p w:rsidR="00D428B2" w:rsidRPr="00F71F8A" w:rsidRDefault="00D428B2" w:rsidP="002B6405">
            <w:pPr>
              <w:jc w:val="center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D428B2" w:rsidRPr="00F71F8A" w:rsidRDefault="00D428B2" w:rsidP="002B6405">
            <w:pPr>
              <w:jc w:val="center"/>
            </w:pPr>
            <w:proofErr w:type="spellStart"/>
            <w:r>
              <w:t>Петручик</w:t>
            </w:r>
            <w:proofErr w:type="spellEnd"/>
            <w:r>
              <w:t xml:space="preserve"> Т.Б.</w:t>
            </w:r>
          </w:p>
        </w:tc>
        <w:tc>
          <w:tcPr>
            <w:tcW w:w="284" w:type="dxa"/>
            <w:vAlign w:val="bottom"/>
          </w:tcPr>
          <w:p w:rsidR="00D428B2" w:rsidRPr="00F71F8A" w:rsidRDefault="00D428B2" w:rsidP="002B6405">
            <w:pPr>
              <w:jc w:val="center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D428B2" w:rsidRPr="00F71F8A" w:rsidRDefault="00D428B2" w:rsidP="002B6405">
            <w:pPr>
              <w:jc w:val="center"/>
            </w:pPr>
            <w:r>
              <w:t>02.11.2016</w:t>
            </w:r>
          </w:p>
        </w:tc>
      </w:tr>
      <w:tr w:rsidR="00D428B2" w:rsidRPr="00F71F8A" w:rsidTr="002B6405">
        <w:tblPrEx>
          <w:tblCellMar>
            <w:top w:w="0" w:type="dxa"/>
            <w:bottom w:w="0" w:type="dxa"/>
          </w:tblCellMar>
        </w:tblPrEx>
        <w:tc>
          <w:tcPr>
            <w:tcW w:w="2786" w:type="dxa"/>
            <w:vAlign w:val="bottom"/>
          </w:tcPr>
          <w:p w:rsidR="00D428B2" w:rsidRPr="00F71F8A" w:rsidRDefault="00D428B2" w:rsidP="002B6405">
            <w:pPr>
              <w:jc w:val="center"/>
              <w:rPr>
                <w:vertAlign w:val="superscript"/>
              </w:rPr>
            </w:pPr>
            <w:bookmarkStart w:id="2" w:name="s070_1"/>
            <w:bookmarkEnd w:id="2"/>
          </w:p>
        </w:tc>
        <w:tc>
          <w:tcPr>
            <w:tcW w:w="283" w:type="dxa"/>
            <w:vAlign w:val="bottom"/>
          </w:tcPr>
          <w:p w:rsidR="00D428B2" w:rsidRPr="00F71F8A" w:rsidRDefault="00D428B2" w:rsidP="002B6405">
            <w:pPr>
              <w:jc w:val="center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D428B2" w:rsidRPr="00F71F8A" w:rsidRDefault="00D428B2" w:rsidP="002B6405">
            <w:pPr>
              <w:jc w:val="center"/>
              <w:rPr>
                <w:vertAlign w:val="superscript"/>
              </w:rPr>
            </w:pPr>
            <w:r w:rsidRPr="00F71F8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D428B2" w:rsidRPr="00F71F8A" w:rsidRDefault="00D428B2" w:rsidP="002B6405">
            <w:pPr>
              <w:jc w:val="center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D428B2" w:rsidRPr="00F71F8A" w:rsidRDefault="00D428B2" w:rsidP="002B6405">
            <w:pPr>
              <w:jc w:val="center"/>
              <w:rPr>
                <w:vertAlign w:val="superscript"/>
              </w:rPr>
            </w:pPr>
            <w:r w:rsidRPr="00F71F8A"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D428B2" w:rsidRPr="00F71F8A" w:rsidRDefault="00D428B2" w:rsidP="002B6405">
            <w:pPr>
              <w:jc w:val="center"/>
              <w:rPr>
                <w:vertAlign w:val="superscript"/>
              </w:rPr>
            </w:pPr>
            <w:bookmarkStart w:id="3" w:name="no_dolg"/>
            <w:bookmarkEnd w:id="3"/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D428B2" w:rsidRPr="00F71F8A" w:rsidRDefault="00D428B2" w:rsidP="002B6405">
            <w:pPr>
              <w:jc w:val="center"/>
              <w:rPr>
                <w:vertAlign w:val="superscript"/>
              </w:rPr>
            </w:pPr>
            <w:r w:rsidRPr="00F71F8A">
              <w:rPr>
                <w:vertAlign w:val="superscript"/>
              </w:rPr>
              <w:t>(дата)</w:t>
            </w:r>
          </w:p>
        </w:tc>
      </w:tr>
    </w:tbl>
    <w:p w:rsidR="00D428B2" w:rsidRPr="00F71F8A" w:rsidRDefault="00D428B2" w:rsidP="00D428B2">
      <w:pPr>
        <w:pStyle w:val="ConsPlusNonformat"/>
        <w:widowControl/>
        <w:spacing w:before="120"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1F8A">
        <w:rPr>
          <w:rFonts w:ascii="Times New Roman" w:hAnsi="Times New Roman" w:cs="Times New Roman"/>
          <w:sz w:val="24"/>
          <w:szCs w:val="24"/>
        </w:rPr>
        <w:t>Члены комиссии по проведению специальной оценки условий труда</w:t>
      </w:r>
      <w:r w:rsidRPr="00F71F8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D428B2" w:rsidRPr="00F71F8A" w:rsidTr="002B6405">
        <w:tblPrEx>
          <w:tblCellMar>
            <w:top w:w="0" w:type="dxa"/>
            <w:bottom w:w="0" w:type="dxa"/>
          </w:tblCellMar>
        </w:tblPrEx>
        <w:tc>
          <w:tcPr>
            <w:tcW w:w="2786" w:type="dxa"/>
            <w:vAlign w:val="bottom"/>
          </w:tcPr>
          <w:p w:rsidR="00D428B2" w:rsidRPr="00F71F8A" w:rsidRDefault="00D428B2" w:rsidP="002B6405">
            <w:pPr>
              <w:jc w:val="center"/>
            </w:pPr>
          </w:p>
        </w:tc>
        <w:tc>
          <w:tcPr>
            <w:tcW w:w="283" w:type="dxa"/>
            <w:vAlign w:val="bottom"/>
          </w:tcPr>
          <w:p w:rsidR="00D428B2" w:rsidRPr="00F71F8A" w:rsidRDefault="00D428B2" w:rsidP="002B6405">
            <w:pPr>
              <w:jc w:val="center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D428B2" w:rsidRPr="00F71F8A" w:rsidRDefault="00D428B2" w:rsidP="002B6405">
            <w:pPr>
              <w:jc w:val="center"/>
            </w:pPr>
          </w:p>
        </w:tc>
        <w:tc>
          <w:tcPr>
            <w:tcW w:w="284" w:type="dxa"/>
            <w:vAlign w:val="bottom"/>
          </w:tcPr>
          <w:p w:rsidR="00D428B2" w:rsidRPr="00F71F8A" w:rsidRDefault="00D428B2" w:rsidP="002B6405">
            <w:pPr>
              <w:jc w:val="center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D428B2" w:rsidRPr="00F71F8A" w:rsidRDefault="00D428B2" w:rsidP="002B6405">
            <w:pPr>
              <w:jc w:val="center"/>
            </w:pPr>
            <w:proofErr w:type="spellStart"/>
            <w:r>
              <w:t>Исхакова</w:t>
            </w:r>
            <w:proofErr w:type="spellEnd"/>
            <w:r>
              <w:t xml:space="preserve"> А.А.</w:t>
            </w:r>
          </w:p>
        </w:tc>
        <w:tc>
          <w:tcPr>
            <w:tcW w:w="284" w:type="dxa"/>
            <w:vAlign w:val="bottom"/>
          </w:tcPr>
          <w:p w:rsidR="00D428B2" w:rsidRPr="00F71F8A" w:rsidRDefault="00D428B2" w:rsidP="002B6405">
            <w:pPr>
              <w:jc w:val="center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D428B2" w:rsidRPr="00F71F8A" w:rsidRDefault="00D428B2" w:rsidP="002B6405">
            <w:pPr>
              <w:jc w:val="center"/>
            </w:pPr>
            <w:r>
              <w:t>02.11.2016</w:t>
            </w:r>
          </w:p>
        </w:tc>
      </w:tr>
      <w:tr w:rsidR="00D428B2" w:rsidRPr="00F71F8A" w:rsidTr="002B6405">
        <w:tblPrEx>
          <w:tblCellMar>
            <w:top w:w="0" w:type="dxa"/>
            <w:bottom w:w="0" w:type="dxa"/>
          </w:tblCellMar>
        </w:tblPrEx>
        <w:tc>
          <w:tcPr>
            <w:tcW w:w="2786" w:type="dxa"/>
            <w:vAlign w:val="bottom"/>
          </w:tcPr>
          <w:p w:rsidR="00D428B2" w:rsidRPr="00F71F8A" w:rsidRDefault="00D428B2" w:rsidP="002B6405">
            <w:pPr>
              <w:jc w:val="center"/>
              <w:rPr>
                <w:vertAlign w:val="superscript"/>
              </w:rPr>
            </w:pPr>
            <w:bookmarkStart w:id="4" w:name="s070_2"/>
            <w:bookmarkEnd w:id="4"/>
          </w:p>
        </w:tc>
        <w:tc>
          <w:tcPr>
            <w:tcW w:w="283" w:type="dxa"/>
            <w:vAlign w:val="bottom"/>
          </w:tcPr>
          <w:p w:rsidR="00D428B2" w:rsidRPr="00F71F8A" w:rsidRDefault="00D428B2" w:rsidP="002B6405">
            <w:pPr>
              <w:jc w:val="center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D428B2" w:rsidRPr="00F71F8A" w:rsidRDefault="00D428B2" w:rsidP="002B6405">
            <w:pPr>
              <w:jc w:val="center"/>
              <w:rPr>
                <w:vertAlign w:val="superscript"/>
              </w:rPr>
            </w:pPr>
            <w:r w:rsidRPr="00F71F8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D428B2" w:rsidRPr="00F71F8A" w:rsidRDefault="00D428B2" w:rsidP="002B6405">
            <w:pPr>
              <w:jc w:val="center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D428B2" w:rsidRPr="00F71F8A" w:rsidRDefault="00D428B2" w:rsidP="002B6405">
            <w:pPr>
              <w:jc w:val="center"/>
              <w:rPr>
                <w:vertAlign w:val="superscript"/>
              </w:rPr>
            </w:pPr>
            <w:r w:rsidRPr="00F71F8A"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D428B2" w:rsidRPr="00F71F8A" w:rsidRDefault="00D428B2" w:rsidP="002B6405">
            <w:pPr>
              <w:jc w:val="center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D428B2" w:rsidRPr="00F71F8A" w:rsidRDefault="00D428B2" w:rsidP="002B6405">
            <w:pPr>
              <w:jc w:val="center"/>
              <w:rPr>
                <w:vertAlign w:val="superscript"/>
              </w:rPr>
            </w:pPr>
            <w:r w:rsidRPr="00F71F8A">
              <w:rPr>
                <w:vertAlign w:val="superscript"/>
              </w:rPr>
              <w:t>(дата)</w:t>
            </w:r>
          </w:p>
        </w:tc>
      </w:tr>
      <w:tr w:rsidR="00D428B2" w:rsidRPr="00090981" w:rsidTr="002B6405">
        <w:tblPrEx>
          <w:tblCellMar>
            <w:top w:w="0" w:type="dxa"/>
            <w:bottom w:w="0" w:type="dxa"/>
          </w:tblCellMar>
        </w:tblPrEx>
        <w:tc>
          <w:tcPr>
            <w:tcW w:w="2786" w:type="dxa"/>
            <w:shd w:val="clear" w:color="auto" w:fill="auto"/>
            <w:vAlign w:val="bottom"/>
          </w:tcPr>
          <w:p w:rsidR="00D428B2" w:rsidRPr="00090981" w:rsidRDefault="00D428B2" w:rsidP="002B6405">
            <w:pPr>
              <w:jc w:val="center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28B2" w:rsidRPr="00090981" w:rsidRDefault="00D428B2" w:rsidP="002B6405">
            <w:pPr>
              <w:jc w:val="center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8B2" w:rsidRPr="00090981" w:rsidRDefault="00D428B2" w:rsidP="002B6405">
            <w:pPr>
              <w:jc w:val="center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28B2" w:rsidRPr="00090981" w:rsidRDefault="00D428B2" w:rsidP="002B6405">
            <w:pPr>
              <w:jc w:val="center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8B2" w:rsidRPr="00090981" w:rsidRDefault="00D428B2" w:rsidP="002B6405">
            <w:pPr>
              <w:jc w:val="center"/>
            </w:pPr>
            <w:r>
              <w:t>Зайцев А.Л.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28B2" w:rsidRPr="00090981" w:rsidRDefault="00D428B2" w:rsidP="002B6405">
            <w:pPr>
              <w:jc w:val="center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8B2" w:rsidRPr="00090981" w:rsidRDefault="00D428B2" w:rsidP="002B6405">
            <w:pPr>
              <w:jc w:val="center"/>
            </w:pPr>
            <w:r>
              <w:t>02.11.2016</w:t>
            </w:r>
          </w:p>
        </w:tc>
      </w:tr>
      <w:tr w:rsidR="00D428B2" w:rsidRPr="00090981" w:rsidTr="002B6405">
        <w:tblPrEx>
          <w:tblCellMar>
            <w:top w:w="0" w:type="dxa"/>
            <w:bottom w:w="0" w:type="dxa"/>
          </w:tblCellMar>
        </w:tblPrEx>
        <w:tc>
          <w:tcPr>
            <w:tcW w:w="2786" w:type="dxa"/>
          </w:tcPr>
          <w:p w:rsidR="00D428B2" w:rsidRPr="00090981" w:rsidRDefault="00D428B2" w:rsidP="002B6405">
            <w:pPr>
              <w:jc w:val="center"/>
              <w:rPr>
                <w:vertAlign w:val="superscript"/>
              </w:rPr>
            </w:pPr>
          </w:p>
        </w:tc>
        <w:tc>
          <w:tcPr>
            <w:tcW w:w="283" w:type="dxa"/>
          </w:tcPr>
          <w:p w:rsidR="00D428B2" w:rsidRPr="00090981" w:rsidRDefault="00D428B2" w:rsidP="002B6405">
            <w:pPr>
              <w:jc w:val="center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28B2" w:rsidRPr="00090981" w:rsidRDefault="00D428B2" w:rsidP="002B6405">
            <w:pPr>
              <w:jc w:val="center"/>
              <w:rPr>
                <w:vertAlign w:val="superscript"/>
              </w:rPr>
            </w:pPr>
            <w:r w:rsidRPr="0009098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28B2" w:rsidRPr="00090981" w:rsidRDefault="00D428B2" w:rsidP="002B6405">
            <w:pPr>
              <w:jc w:val="center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28B2" w:rsidRPr="00090981" w:rsidRDefault="00D428B2" w:rsidP="002B6405">
            <w:pPr>
              <w:jc w:val="center"/>
              <w:rPr>
                <w:vertAlign w:val="superscript"/>
              </w:rPr>
            </w:pPr>
            <w:r w:rsidRPr="0009098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28B2" w:rsidRPr="00090981" w:rsidRDefault="00D428B2" w:rsidP="002B6405">
            <w:pPr>
              <w:jc w:val="center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28B2" w:rsidRPr="00090981" w:rsidRDefault="00D428B2" w:rsidP="002B6405">
            <w:pPr>
              <w:jc w:val="center"/>
              <w:rPr>
                <w:vertAlign w:val="superscript"/>
              </w:rPr>
            </w:pPr>
            <w:r w:rsidRPr="00090981">
              <w:rPr>
                <w:vertAlign w:val="superscript"/>
              </w:rPr>
              <w:t>(дата)</w:t>
            </w:r>
          </w:p>
        </w:tc>
      </w:tr>
      <w:tr w:rsidR="00D428B2" w:rsidRPr="00090981" w:rsidTr="002B6405">
        <w:tblPrEx>
          <w:tblCellMar>
            <w:top w:w="0" w:type="dxa"/>
            <w:bottom w:w="0" w:type="dxa"/>
          </w:tblCellMar>
        </w:tblPrEx>
        <w:tc>
          <w:tcPr>
            <w:tcW w:w="2786" w:type="dxa"/>
            <w:shd w:val="clear" w:color="auto" w:fill="auto"/>
            <w:vAlign w:val="bottom"/>
          </w:tcPr>
          <w:p w:rsidR="00D428B2" w:rsidRPr="00090981" w:rsidRDefault="00D428B2" w:rsidP="002B6405">
            <w:pPr>
              <w:jc w:val="center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28B2" w:rsidRPr="00090981" w:rsidRDefault="00D428B2" w:rsidP="002B6405">
            <w:pPr>
              <w:jc w:val="center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8B2" w:rsidRPr="00090981" w:rsidRDefault="00D428B2" w:rsidP="002B6405">
            <w:pPr>
              <w:jc w:val="center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28B2" w:rsidRPr="00090981" w:rsidRDefault="00D428B2" w:rsidP="002B6405">
            <w:pPr>
              <w:jc w:val="center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8B2" w:rsidRPr="00090981" w:rsidRDefault="00D428B2" w:rsidP="002B6405">
            <w:pPr>
              <w:jc w:val="center"/>
            </w:pPr>
            <w:proofErr w:type="spellStart"/>
            <w:r>
              <w:t>Кашыцина</w:t>
            </w:r>
            <w:proofErr w:type="spellEnd"/>
            <w:r>
              <w:t xml:space="preserve">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28B2" w:rsidRPr="00090981" w:rsidRDefault="00D428B2" w:rsidP="002B6405">
            <w:pPr>
              <w:jc w:val="center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8B2" w:rsidRPr="00090981" w:rsidRDefault="00D428B2" w:rsidP="002B6405">
            <w:pPr>
              <w:jc w:val="center"/>
            </w:pPr>
            <w:r>
              <w:t>02.11.2016</w:t>
            </w:r>
          </w:p>
        </w:tc>
      </w:tr>
      <w:tr w:rsidR="00D428B2" w:rsidRPr="00090981" w:rsidTr="002B6405">
        <w:tblPrEx>
          <w:tblCellMar>
            <w:top w:w="0" w:type="dxa"/>
            <w:bottom w:w="0" w:type="dxa"/>
          </w:tblCellMar>
        </w:tblPrEx>
        <w:tc>
          <w:tcPr>
            <w:tcW w:w="2786" w:type="dxa"/>
          </w:tcPr>
          <w:p w:rsidR="00D428B2" w:rsidRPr="00090981" w:rsidRDefault="00D428B2" w:rsidP="002B6405">
            <w:pPr>
              <w:jc w:val="center"/>
              <w:rPr>
                <w:vertAlign w:val="superscript"/>
              </w:rPr>
            </w:pPr>
          </w:p>
        </w:tc>
        <w:tc>
          <w:tcPr>
            <w:tcW w:w="283" w:type="dxa"/>
          </w:tcPr>
          <w:p w:rsidR="00D428B2" w:rsidRPr="00090981" w:rsidRDefault="00D428B2" w:rsidP="002B6405">
            <w:pPr>
              <w:jc w:val="center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28B2" w:rsidRPr="00090981" w:rsidRDefault="00D428B2" w:rsidP="002B6405">
            <w:pPr>
              <w:jc w:val="center"/>
              <w:rPr>
                <w:vertAlign w:val="superscript"/>
              </w:rPr>
            </w:pPr>
            <w:r w:rsidRPr="0009098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28B2" w:rsidRPr="00090981" w:rsidRDefault="00D428B2" w:rsidP="002B6405">
            <w:pPr>
              <w:jc w:val="center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28B2" w:rsidRPr="00090981" w:rsidRDefault="00D428B2" w:rsidP="002B6405">
            <w:pPr>
              <w:jc w:val="center"/>
              <w:rPr>
                <w:vertAlign w:val="superscript"/>
              </w:rPr>
            </w:pPr>
            <w:r w:rsidRPr="0009098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28B2" w:rsidRPr="00090981" w:rsidRDefault="00D428B2" w:rsidP="002B6405">
            <w:pPr>
              <w:jc w:val="center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28B2" w:rsidRPr="00090981" w:rsidRDefault="00D428B2" w:rsidP="002B6405">
            <w:pPr>
              <w:jc w:val="center"/>
              <w:rPr>
                <w:vertAlign w:val="superscript"/>
              </w:rPr>
            </w:pPr>
            <w:r w:rsidRPr="00090981">
              <w:rPr>
                <w:vertAlign w:val="superscript"/>
              </w:rPr>
              <w:t>(дата)</w:t>
            </w:r>
          </w:p>
        </w:tc>
      </w:tr>
      <w:tr w:rsidR="00D428B2" w:rsidRPr="00090981" w:rsidTr="002B6405">
        <w:tblPrEx>
          <w:tblCellMar>
            <w:top w:w="0" w:type="dxa"/>
            <w:bottom w:w="0" w:type="dxa"/>
          </w:tblCellMar>
        </w:tblPrEx>
        <w:tc>
          <w:tcPr>
            <w:tcW w:w="2786" w:type="dxa"/>
            <w:shd w:val="clear" w:color="auto" w:fill="auto"/>
            <w:vAlign w:val="bottom"/>
          </w:tcPr>
          <w:p w:rsidR="00D428B2" w:rsidRPr="00090981" w:rsidRDefault="00D428B2" w:rsidP="002B6405">
            <w:pPr>
              <w:jc w:val="center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28B2" w:rsidRPr="00090981" w:rsidRDefault="00D428B2" w:rsidP="002B6405">
            <w:pPr>
              <w:jc w:val="center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8B2" w:rsidRPr="00090981" w:rsidRDefault="00D428B2" w:rsidP="002B6405">
            <w:pPr>
              <w:jc w:val="center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28B2" w:rsidRPr="00090981" w:rsidRDefault="00D428B2" w:rsidP="002B6405">
            <w:pPr>
              <w:jc w:val="center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8B2" w:rsidRPr="00090981" w:rsidRDefault="00D428B2" w:rsidP="002B6405">
            <w:pPr>
              <w:jc w:val="center"/>
            </w:pPr>
            <w:r>
              <w:t>Головатая В.Х.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28B2" w:rsidRPr="00090981" w:rsidRDefault="00D428B2" w:rsidP="002B6405">
            <w:pPr>
              <w:jc w:val="center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8B2" w:rsidRPr="00090981" w:rsidRDefault="00D428B2" w:rsidP="002B6405">
            <w:pPr>
              <w:jc w:val="center"/>
            </w:pPr>
            <w:r>
              <w:t>02.11.2016</w:t>
            </w:r>
          </w:p>
        </w:tc>
      </w:tr>
      <w:tr w:rsidR="00D428B2" w:rsidRPr="00090981" w:rsidTr="002B6405">
        <w:tblPrEx>
          <w:tblCellMar>
            <w:top w:w="0" w:type="dxa"/>
            <w:bottom w:w="0" w:type="dxa"/>
          </w:tblCellMar>
        </w:tblPrEx>
        <w:tc>
          <w:tcPr>
            <w:tcW w:w="2786" w:type="dxa"/>
          </w:tcPr>
          <w:p w:rsidR="00D428B2" w:rsidRPr="00090981" w:rsidRDefault="00D428B2" w:rsidP="002B6405">
            <w:pPr>
              <w:jc w:val="center"/>
              <w:rPr>
                <w:vertAlign w:val="superscript"/>
              </w:rPr>
            </w:pPr>
          </w:p>
        </w:tc>
        <w:tc>
          <w:tcPr>
            <w:tcW w:w="283" w:type="dxa"/>
          </w:tcPr>
          <w:p w:rsidR="00D428B2" w:rsidRPr="00090981" w:rsidRDefault="00D428B2" w:rsidP="002B6405">
            <w:pPr>
              <w:jc w:val="center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28B2" w:rsidRPr="00090981" w:rsidRDefault="00D428B2" w:rsidP="002B6405">
            <w:pPr>
              <w:jc w:val="center"/>
              <w:rPr>
                <w:vertAlign w:val="superscript"/>
              </w:rPr>
            </w:pPr>
            <w:r w:rsidRPr="0009098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28B2" w:rsidRPr="00090981" w:rsidRDefault="00D428B2" w:rsidP="002B6405">
            <w:pPr>
              <w:jc w:val="center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28B2" w:rsidRPr="00090981" w:rsidRDefault="00D428B2" w:rsidP="002B6405">
            <w:pPr>
              <w:jc w:val="center"/>
              <w:rPr>
                <w:vertAlign w:val="superscript"/>
              </w:rPr>
            </w:pPr>
            <w:r w:rsidRPr="0009098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28B2" w:rsidRPr="00090981" w:rsidRDefault="00D428B2" w:rsidP="002B6405">
            <w:pPr>
              <w:jc w:val="center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28B2" w:rsidRPr="00090981" w:rsidRDefault="00D428B2" w:rsidP="002B6405">
            <w:pPr>
              <w:jc w:val="center"/>
              <w:rPr>
                <w:vertAlign w:val="superscript"/>
              </w:rPr>
            </w:pPr>
            <w:r w:rsidRPr="00090981">
              <w:rPr>
                <w:vertAlign w:val="superscript"/>
              </w:rPr>
              <w:t>(дата)</w:t>
            </w:r>
          </w:p>
        </w:tc>
      </w:tr>
    </w:tbl>
    <w:p w:rsidR="00D428B2" w:rsidRPr="00F71F8A" w:rsidRDefault="00D428B2" w:rsidP="00D428B2">
      <w:pPr>
        <w:rPr>
          <w:sz w:val="28"/>
          <w:szCs w:val="28"/>
        </w:rPr>
      </w:pPr>
    </w:p>
    <w:p w:rsidR="00D428B2" w:rsidRPr="00F71F8A" w:rsidRDefault="00D428B2" w:rsidP="00D428B2"/>
    <w:p w:rsidR="0065289A" w:rsidRPr="0065289A" w:rsidRDefault="0065289A" w:rsidP="00D428B2">
      <w:pPr>
        <w:pStyle w:val="ConsPlusNonformat"/>
        <w:widowControl/>
        <w:spacing w:before="120" w:after="120"/>
        <w:jc w:val="both"/>
      </w:pPr>
    </w:p>
    <w:sectPr w:rsidR="0065289A" w:rsidRPr="0065289A" w:rsidSect="00712D1A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autoHyphenation/>
  <w:hyphenationZone w:val="357"/>
  <w:noPunctuationKerning/>
  <w:characterSpacingControl w:val="doNotCompress"/>
  <w:compat/>
  <w:docVars>
    <w:docVar w:name="ceh_info" w:val=" --- "/>
    <w:docVar w:name="predsed" w:val="    "/>
  </w:docVars>
  <w:rsids>
    <w:rsidRoot w:val="00712D1A"/>
    <w:rsid w:val="00044A1C"/>
    <w:rsid w:val="000C5130"/>
    <w:rsid w:val="001540E0"/>
    <w:rsid w:val="001A7AC3"/>
    <w:rsid w:val="00237B32"/>
    <w:rsid w:val="002F6CED"/>
    <w:rsid w:val="003A1C01"/>
    <w:rsid w:val="00495D50"/>
    <w:rsid w:val="004B7161"/>
    <w:rsid w:val="00547088"/>
    <w:rsid w:val="005567D6"/>
    <w:rsid w:val="005F6783"/>
    <w:rsid w:val="0065289A"/>
    <w:rsid w:val="0067226F"/>
    <w:rsid w:val="00712D1A"/>
    <w:rsid w:val="008B013B"/>
    <w:rsid w:val="009064D3"/>
    <w:rsid w:val="009647F7"/>
    <w:rsid w:val="00A026A4"/>
    <w:rsid w:val="00B638D4"/>
    <w:rsid w:val="00C93056"/>
    <w:rsid w:val="00CA2E96"/>
    <w:rsid w:val="00CC0BA6"/>
    <w:rsid w:val="00CE2A7B"/>
    <w:rsid w:val="00D428B2"/>
    <w:rsid w:val="00EB7BDE"/>
    <w:rsid w:val="00EC5373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47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1540E0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5F678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attest5\5.1\templates\per_rm2_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per_rm2_1</Template>
  <TotalTime>7</TotalTime>
  <Pages>9</Pages>
  <Words>3351</Words>
  <Characters>15937</Characters>
  <Application>Microsoft Office Word</Application>
  <DocSecurity>0</DocSecurity>
  <Lines>132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РАБОЧИХ МЕСТ </vt:lpstr>
    </vt:vector>
  </TitlesOfParts>
  <Company>bjd</Company>
  <LinksUpToDate>false</LinksUpToDate>
  <CharactersWithSpaces>19250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РАБОЧИХ МЕСТ</dc:title>
  <dc:creator>Danilova</dc:creator>
  <cp:lastModifiedBy>Danilova</cp:lastModifiedBy>
  <cp:revision>2</cp:revision>
  <dcterms:created xsi:type="dcterms:W3CDTF">2017-01-17T05:24:00Z</dcterms:created>
  <dcterms:modified xsi:type="dcterms:W3CDTF">2017-01-17T05:38:00Z</dcterms:modified>
</cp:coreProperties>
</file>